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6C0F9A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F7D37" w:rsidRPr="008F7D37">
        <w:rPr>
          <w:rFonts w:ascii="Arial" w:eastAsia="MS Mincho" w:hAnsi="Arial" w:cs="Arial"/>
          <w:b/>
          <w:sz w:val="24"/>
          <w:szCs w:val="24"/>
          <w:lang w:eastAsia="ja-JP"/>
        </w:rPr>
        <w:t>S1-252230</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3E30ACD6" w:rsidR="008D05CF" w:rsidRDefault="008D05CF" w:rsidP="008D05CF">
      <w:pPr>
        <w:spacing w:after="0"/>
        <w:rPr>
          <w:rFonts w:ascii="Arial" w:eastAsia="MS Mincho" w:hAnsi="Arial"/>
          <w:sz w:val="24"/>
          <w:szCs w:val="24"/>
          <w:lang w:eastAsia="ja-JP"/>
        </w:rPr>
      </w:pPr>
    </w:p>
    <w:p w14:paraId="6826A22A" w14:textId="4AF79FBC" w:rsidR="00311767" w:rsidRDefault="00311767" w:rsidP="0031176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11767">
        <w:rPr>
          <w:rFonts w:ascii="Arial" w:hAnsi="Arial" w:cs="Arial"/>
          <w:b/>
          <w:bCs/>
        </w:rPr>
        <w:t>Turkcell</w:t>
      </w:r>
    </w:p>
    <w:p w14:paraId="2D2822FD" w14:textId="3D84A4F0" w:rsidR="00311767" w:rsidRDefault="00311767" w:rsidP="00311767">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Pr="00311767">
        <w:rPr>
          <w:rFonts w:ascii="Arial" w:hAnsi="Arial" w:cs="Arial"/>
          <w:b/>
          <w:bCs/>
        </w:rPr>
        <w:t>Update 7.4 Use case on low-altitude UAV supervision</w:t>
      </w:r>
    </w:p>
    <w:p w14:paraId="77D315CE" w14:textId="1902829E" w:rsidR="00311767" w:rsidRPr="00311767" w:rsidRDefault="00311767" w:rsidP="00311767">
      <w:pPr>
        <w:spacing w:after="120"/>
        <w:ind w:left="1985" w:hanging="1985"/>
        <w:rPr>
          <w:rFonts w:ascii="Arial" w:hAnsi="Arial" w:cs="Arial"/>
          <w:b/>
          <w:bCs/>
          <w:lang w:val="sv-SE"/>
        </w:rPr>
      </w:pPr>
      <w:r w:rsidRPr="00311767">
        <w:rPr>
          <w:rFonts w:ascii="Arial" w:hAnsi="Arial" w:cs="Arial"/>
          <w:b/>
          <w:bCs/>
          <w:lang w:val="sv-SE"/>
        </w:rPr>
        <w:t>Draft Spec:</w:t>
      </w:r>
      <w:r w:rsidRPr="00311767">
        <w:rPr>
          <w:rFonts w:ascii="Arial" w:hAnsi="Arial" w:cs="Arial"/>
          <w:b/>
          <w:bCs/>
          <w:lang w:val="sv-SE"/>
        </w:rPr>
        <w:tab/>
        <w:t>3GPP TR 2</w:t>
      </w:r>
      <w:r>
        <w:rPr>
          <w:rFonts w:ascii="Arial" w:hAnsi="Arial" w:cs="Arial"/>
          <w:b/>
          <w:bCs/>
          <w:lang w:val="sv-SE"/>
        </w:rPr>
        <w:t>2.870</w:t>
      </w:r>
    </w:p>
    <w:p w14:paraId="77F86E21" w14:textId="51A4348D" w:rsidR="00311767" w:rsidRPr="00311767" w:rsidRDefault="00311767" w:rsidP="00311767">
      <w:pPr>
        <w:spacing w:after="120"/>
        <w:ind w:left="1985" w:hanging="1985"/>
        <w:rPr>
          <w:rFonts w:ascii="Arial" w:hAnsi="Arial" w:cs="Arial"/>
          <w:b/>
          <w:bCs/>
          <w:lang w:val="sv-SE"/>
        </w:rPr>
      </w:pPr>
      <w:r w:rsidRPr="00311767">
        <w:rPr>
          <w:rFonts w:ascii="Arial" w:hAnsi="Arial" w:cs="Arial"/>
          <w:b/>
          <w:bCs/>
          <w:lang w:val="sv-SE"/>
        </w:rPr>
        <w:t>Agenda item:</w:t>
      </w:r>
      <w:r w:rsidRPr="00311767">
        <w:rPr>
          <w:rFonts w:ascii="Arial" w:hAnsi="Arial" w:cs="Arial"/>
          <w:b/>
          <w:bCs/>
          <w:lang w:val="sv-SE"/>
        </w:rPr>
        <w:tab/>
        <w:t>8.1.4</w:t>
      </w:r>
    </w:p>
    <w:p w14:paraId="10A5D037" w14:textId="77777777" w:rsidR="00311767" w:rsidRDefault="00311767" w:rsidP="0031176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4319AEF" w14:textId="1D5C9A61" w:rsidR="00311767" w:rsidRPr="00C524DD" w:rsidRDefault="00311767" w:rsidP="00311767">
      <w:pPr>
        <w:spacing w:after="120"/>
        <w:ind w:left="1985" w:hanging="1985"/>
        <w:rPr>
          <w:rFonts w:ascii="Arial" w:hAnsi="Arial" w:cs="Arial"/>
          <w:b/>
          <w:bCs/>
        </w:rPr>
      </w:pPr>
      <w:r>
        <w:rPr>
          <w:rFonts w:ascii="Arial" w:hAnsi="Arial" w:cs="Arial"/>
          <w:b/>
          <w:bCs/>
        </w:rPr>
        <w:t>Contact:</w:t>
      </w:r>
      <w:r>
        <w:rPr>
          <w:rFonts w:ascii="Arial" w:hAnsi="Arial" w:cs="Arial"/>
          <w:b/>
          <w:bCs/>
        </w:rPr>
        <w:tab/>
      </w:r>
      <w:r w:rsidRPr="00311767">
        <w:rPr>
          <w:rFonts w:ascii="Arial" w:hAnsi="Arial" w:cs="Arial"/>
          <w:b/>
          <w:bCs/>
        </w:rPr>
        <w:t xml:space="preserve">Mehmet </w:t>
      </w:r>
      <w:proofErr w:type="spellStart"/>
      <w:r w:rsidRPr="00311767">
        <w:rPr>
          <w:rFonts w:ascii="Arial" w:hAnsi="Arial" w:cs="Arial"/>
          <w:b/>
          <w:bCs/>
        </w:rPr>
        <w:t>Basaran</w:t>
      </w:r>
      <w:proofErr w:type="spellEnd"/>
      <w:r w:rsidRPr="00311767">
        <w:rPr>
          <w:rFonts w:ascii="Arial" w:hAnsi="Arial" w:cs="Arial"/>
          <w:b/>
          <w:bCs/>
        </w:rPr>
        <w:t xml:space="preserve">, </w:t>
      </w:r>
      <w:hyperlink r:id="rId10" w:history="1">
        <w:r w:rsidRPr="00A41F41">
          <w:rPr>
            <w:rStyle w:val="Hyperlink"/>
            <w:rFonts w:ascii="Arial" w:hAnsi="Arial" w:cs="Arial"/>
            <w:b/>
            <w:bCs/>
          </w:rPr>
          <w:t>mehmet.basaran@turkcell.com.tr</w:t>
        </w:r>
      </w:hyperlink>
      <w:r>
        <w:rPr>
          <w:rFonts w:ascii="Arial" w:hAnsi="Arial" w:cs="Arial"/>
          <w:b/>
          <w:bCs/>
        </w:rPr>
        <w:t xml:space="preserve"> </w:t>
      </w:r>
    </w:p>
    <w:p w14:paraId="1BE55A2C" w14:textId="77777777" w:rsidR="008D05CF" w:rsidRPr="006F23F4" w:rsidRDefault="008D05CF" w:rsidP="008D05CF">
      <w:pPr>
        <w:pBdr>
          <w:bottom w:val="single" w:sz="6" w:space="1" w:color="auto"/>
        </w:pBdr>
        <w:spacing w:after="0"/>
        <w:rPr>
          <w:rFonts w:eastAsia="MS Mincho"/>
          <w:sz w:val="24"/>
          <w:szCs w:val="24"/>
          <w:lang w:val="en-US" w:eastAsia="ja-JP"/>
        </w:rPr>
      </w:pPr>
    </w:p>
    <w:p w14:paraId="67A677F7" w14:textId="6C259E2C" w:rsidR="00E556A6" w:rsidRPr="00E556A6" w:rsidRDefault="008D05CF" w:rsidP="00E556A6">
      <w:pPr>
        <w:pStyle w:val="NormalWeb"/>
        <w:jc w:val="both"/>
        <w:rPr>
          <w:lang w:val="en-US"/>
        </w:rPr>
      </w:pPr>
      <w:r w:rsidRPr="00E556A6">
        <w:rPr>
          <w:rFonts w:ascii="Arial" w:eastAsia="Calibri" w:hAnsi="Arial" w:cs="Arial"/>
          <w:i/>
          <w:sz w:val="22"/>
          <w:szCs w:val="22"/>
          <w:lang w:val="en-US"/>
        </w:rPr>
        <w:t xml:space="preserve">Abstract: </w:t>
      </w:r>
      <w:r w:rsidR="00E556A6" w:rsidRPr="00E556A6">
        <w:rPr>
          <w:rFonts w:ascii="Arial" w:hAnsi="Arial" w:cs="Arial"/>
          <w:i/>
          <w:iCs/>
          <w:sz w:val="22"/>
          <w:szCs w:val="22"/>
          <w:lang w:val="en-US"/>
        </w:rPr>
        <w:t xml:space="preserve">The growing use of small, commercial UAVs in areas like delivery, mapping, and surveillance is changing </w:t>
      </w:r>
      <w:r w:rsidR="00E556A6">
        <w:rPr>
          <w:rFonts w:ascii="Arial" w:hAnsi="Arial" w:cs="Arial"/>
          <w:i/>
          <w:iCs/>
          <w:sz w:val="22"/>
          <w:szCs w:val="22"/>
          <w:lang w:val="en-US"/>
        </w:rPr>
        <w:t xml:space="preserve">the way that we </w:t>
      </w:r>
      <w:r w:rsidR="00E556A6" w:rsidRPr="00E556A6">
        <w:rPr>
          <w:rFonts w:ascii="Arial" w:hAnsi="Arial" w:cs="Arial"/>
          <w:i/>
          <w:iCs/>
          <w:sz w:val="22"/>
          <w:szCs w:val="22"/>
          <w:lang w:val="en-US"/>
        </w:rPr>
        <w:t>use airspace at low altitudes. These drones usually follow planned routes, but weather</w:t>
      </w:r>
      <w:r w:rsidR="00E556A6">
        <w:rPr>
          <w:rFonts w:ascii="Arial" w:hAnsi="Arial" w:cs="Arial"/>
          <w:i/>
          <w:iCs/>
          <w:sz w:val="22"/>
          <w:szCs w:val="22"/>
          <w:lang w:val="en-US"/>
        </w:rPr>
        <w:t xml:space="preserve"> conditions</w:t>
      </w:r>
      <w:r w:rsidR="00E556A6" w:rsidRPr="00E556A6">
        <w:rPr>
          <w:rFonts w:ascii="Arial" w:hAnsi="Arial" w:cs="Arial"/>
          <w:i/>
          <w:iCs/>
          <w:sz w:val="22"/>
          <w:szCs w:val="22"/>
          <w:lang w:val="en-US"/>
        </w:rPr>
        <w:t xml:space="preserve">, obstacles, and sensor issues can cause them to </w:t>
      </w:r>
      <w:r w:rsidR="00E556A6">
        <w:rPr>
          <w:rFonts w:ascii="Arial" w:hAnsi="Arial" w:cs="Arial"/>
          <w:i/>
          <w:iCs/>
          <w:sz w:val="22"/>
          <w:szCs w:val="22"/>
          <w:lang w:val="en-US"/>
        </w:rPr>
        <w:t>deviate from</w:t>
      </w:r>
      <w:r w:rsidR="00E556A6" w:rsidRPr="00E556A6">
        <w:rPr>
          <w:rFonts w:ascii="Arial" w:hAnsi="Arial" w:cs="Arial"/>
          <w:i/>
          <w:iCs/>
          <w:sz w:val="22"/>
          <w:szCs w:val="22"/>
          <w:lang w:val="en-US"/>
        </w:rPr>
        <w:t xml:space="preserve"> course or even collide. While current tracking systems like ground radar can </w:t>
      </w:r>
      <w:r w:rsidR="00E556A6">
        <w:rPr>
          <w:rFonts w:ascii="Arial" w:hAnsi="Arial" w:cs="Arial"/>
          <w:i/>
          <w:iCs/>
          <w:sz w:val="22"/>
          <w:szCs w:val="22"/>
          <w:lang w:val="en-US"/>
        </w:rPr>
        <w:t>assist</w:t>
      </w:r>
      <w:r w:rsidR="00E556A6" w:rsidRPr="00E556A6">
        <w:rPr>
          <w:rFonts w:ascii="Arial" w:hAnsi="Arial" w:cs="Arial"/>
          <w:i/>
          <w:iCs/>
          <w:sz w:val="22"/>
          <w:szCs w:val="22"/>
          <w:lang w:val="en-US"/>
        </w:rPr>
        <w:t xml:space="preserve">, they’re expensive and hard to install everywhere. </w:t>
      </w:r>
      <w:r w:rsidR="00E556A6">
        <w:rPr>
          <w:rFonts w:ascii="Arial" w:hAnsi="Arial" w:cs="Arial"/>
          <w:i/>
          <w:iCs/>
          <w:sz w:val="22"/>
          <w:szCs w:val="22"/>
          <w:lang w:val="en-US"/>
        </w:rPr>
        <w:t xml:space="preserve">Accordingly, </w:t>
      </w:r>
      <w:r w:rsidR="00E556A6" w:rsidRPr="00E556A6">
        <w:rPr>
          <w:rFonts w:ascii="Arial" w:hAnsi="Arial" w:cs="Arial"/>
          <w:i/>
          <w:iCs/>
          <w:sz w:val="22"/>
          <w:szCs w:val="22"/>
          <w:lang w:val="en-US"/>
        </w:rPr>
        <w:t xml:space="preserve">finding smarter, more affordable ways to manage and monitor UAVs is becoming increasingly important, especially </w:t>
      </w:r>
      <w:r w:rsidR="00E556A6">
        <w:rPr>
          <w:rFonts w:ascii="Arial" w:hAnsi="Arial" w:cs="Arial"/>
          <w:i/>
          <w:iCs/>
          <w:sz w:val="22"/>
          <w:szCs w:val="22"/>
          <w:lang w:val="en-US"/>
        </w:rPr>
        <w:t xml:space="preserve">on the way to </w:t>
      </w:r>
      <w:r w:rsidR="00E556A6" w:rsidRPr="00E556A6">
        <w:rPr>
          <w:rFonts w:ascii="Arial" w:hAnsi="Arial" w:cs="Arial"/>
          <w:i/>
          <w:iCs/>
          <w:sz w:val="22"/>
          <w:szCs w:val="22"/>
          <w:lang w:val="en-US"/>
        </w:rPr>
        <w:t>6G.</w:t>
      </w:r>
    </w:p>
    <w:p w14:paraId="6948082D" w14:textId="77777777" w:rsidR="00E556A6" w:rsidRDefault="00E556A6" w:rsidP="0009108F">
      <w:pPr>
        <w:pStyle w:val="CRCoverPage"/>
        <w:rPr>
          <w:b/>
          <w:noProof/>
        </w:rPr>
      </w:pPr>
    </w:p>
    <w:p w14:paraId="28CC9352" w14:textId="1972EF03" w:rsidR="0009108F" w:rsidRPr="0009108F" w:rsidRDefault="0009108F" w:rsidP="0009108F">
      <w:pPr>
        <w:pStyle w:val="CRCoverPage"/>
        <w:rPr>
          <w:b/>
          <w:noProof/>
        </w:rPr>
      </w:pPr>
      <w:r w:rsidRPr="00C524DD">
        <w:rPr>
          <w:b/>
          <w:noProof/>
        </w:rPr>
        <w:t>1</w:t>
      </w:r>
      <w:r w:rsidRPr="0009108F">
        <w:rPr>
          <w:b/>
          <w:noProof/>
        </w:rPr>
        <w:t>. Introduction</w:t>
      </w:r>
    </w:p>
    <w:p w14:paraId="4B3C84EF" w14:textId="39995DEA" w:rsidR="0009108F" w:rsidRPr="0009108F" w:rsidRDefault="003C2F18" w:rsidP="0009108F">
      <w:pPr>
        <w:rPr>
          <w:noProof/>
        </w:rPr>
      </w:pPr>
      <w:r>
        <w:rPr>
          <w:noProof/>
          <w:lang w:eastAsia="zh-CN"/>
        </w:rPr>
        <w:t>I</w:t>
      </w:r>
      <w:r>
        <w:rPr>
          <w:rFonts w:hint="eastAsia"/>
          <w:noProof/>
          <w:lang w:eastAsia="zh-CN"/>
        </w:rPr>
        <w:t>t</w:t>
      </w:r>
      <w:r>
        <w:rPr>
          <w:noProof/>
        </w:rPr>
        <w:t xml:space="preserve"> is </w:t>
      </w:r>
      <w:r w:rsidR="00335453">
        <w:rPr>
          <w:noProof/>
        </w:rPr>
        <w:t xml:space="preserve">proposed to update the </w:t>
      </w:r>
      <w:r w:rsidR="00DE0107">
        <w:rPr>
          <w:noProof/>
        </w:rPr>
        <w:t>u</w:t>
      </w:r>
      <w:r w:rsidR="00335453" w:rsidRPr="00335453">
        <w:rPr>
          <w:noProof/>
        </w:rPr>
        <w:t>se case on low-altitude UAV supervision</w:t>
      </w:r>
      <w:r w:rsidR="00335453">
        <w:rPr>
          <w:noProof/>
        </w:rPr>
        <w:t xml:space="preserve"> in clause 7.4 with additional informaion about </w:t>
      </w:r>
      <w:r w:rsidR="00335453" w:rsidRPr="00103B46">
        <w:rPr>
          <w:rFonts w:eastAsia="Times New Roman"/>
        </w:rPr>
        <w:t>UAV collision prediction</w:t>
      </w:r>
      <w:r w:rsidR="00335453">
        <w:rPr>
          <w:rFonts w:eastAsia="Times New Roman"/>
        </w:rPr>
        <w:t>.</w:t>
      </w:r>
    </w:p>
    <w:p w14:paraId="6BC49DFD" w14:textId="6454EEC2" w:rsidR="0009108F" w:rsidRDefault="0009108F" w:rsidP="0009108F">
      <w:pPr>
        <w:pStyle w:val="CRCoverPage"/>
        <w:rPr>
          <w:b/>
          <w:noProof/>
          <w:lang w:val="en-US"/>
        </w:rPr>
      </w:pPr>
      <w:r w:rsidRPr="008A5E86">
        <w:rPr>
          <w:b/>
          <w:noProof/>
          <w:lang w:val="en-US"/>
        </w:rPr>
        <w:t>2. Reason for Change</w:t>
      </w:r>
    </w:p>
    <w:p w14:paraId="29586CF5" w14:textId="28E2A03A" w:rsidR="00051673" w:rsidRPr="006F23F4" w:rsidRDefault="00051673" w:rsidP="0009108F">
      <w:pPr>
        <w:pStyle w:val="CRCoverPage"/>
        <w:rPr>
          <w:rFonts w:ascii="Times New Roman" w:eastAsia="Times New Roman" w:hAnsi="Times New Roman"/>
        </w:rPr>
      </w:pPr>
      <w:r>
        <w:rPr>
          <w:rFonts w:ascii="Times New Roman" w:eastAsia="Times New Roman" w:hAnsi="Times New Roman"/>
        </w:rPr>
        <w:t>Multiple changes are provided to detail and reflect the use case more properly. For instance, a</w:t>
      </w:r>
      <w:r w:rsidRPr="004C159C">
        <w:rPr>
          <w:rFonts w:ascii="Times New Roman" w:eastAsia="Times New Roman" w:hAnsi="Times New Roman"/>
        </w:rPr>
        <w:t>ssuming that the envisioned sensing capability</w:t>
      </w:r>
      <w:r>
        <w:rPr>
          <w:rFonts w:ascii="Times New Roman" w:eastAsia="Times New Roman" w:hAnsi="Times New Roman"/>
        </w:rPr>
        <w:t xml:space="preserve"> with communication</w:t>
      </w:r>
      <w:r w:rsidRPr="004C159C">
        <w:rPr>
          <w:rFonts w:ascii="Times New Roman" w:eastAsia="Times New Roman" w:hAnsi="Times New Roman"/>
        </w:rPr>
        <w:t xml:space="preserve"> will be predominantly AI-driven, the sensing service may inherently involve AI model orchestration and distribution</w:t>
      </w:r>
      <w:r>
        <w:rPr>
          <w:rFonts w:ascii="Times New Roman" w:eastAsia="Times New Roman" w:hAnsi="Times New Roman"/>
        </w:rPr>
        <w:t>.</w:t>
      </w:r>
      <w:r w:rsidRPr="004C159C">
        <w:rPr>
          <w:rFonts w:ascii="Times New Roman" w:eastAsia="Times New Roman" w:hAnsi="Times New Roman"/>
        </w:rPr>
        <w:t xml:space="preserve"> </w:t>
      </w:r>
    </w:p>
    <w:p w14:paraId="6EB4E968" w14:textId="3C68A003" w:rsidR="0009108F" w:rsidRPr="0009108F" w:rsidRDefault="0009108F" w:rsidP="0009108F">
      <w:pPr>
        <w:pStyle w:val="CRCoverPage"/>
        <w:rPr>
          <w:b/>
          <w:noProof/>
        </w:rPr>
      </w:pPr>
      <w:r w:rsidRPr="0009108F">
        <w:rPr>
          <w:b/>
          <w:noProof/>
        </w:rPr>
        <w:t>3. Conclusions</w:t>
      </w:r>
    </w:p>
    <w:p w14:paraId="2D6B330B" w14:textId="3F20D766" w:rsidR="0009108F" w:rsidRPr="0009108F" w:rsidRDefault="00335453" w:rsidP="0009108F">
      <w:pPr>
        <w:rPr>
          <w:noProof/>
        </w:rPr>
      </w:pPr>
      <w:r>
        <w:rPr>
          <w:lang w:val="en-US" w:eastAsia="zh-CN" w:bidi="ar"/>
        </w:rPr>
        <w:t>With these changes, progress can be made for Clause 7.4</w:t>
      </w:r>
    </w:p>
    <w:p w14:paraId="0491F502" w14:textId="77777777" w:rsidR="0009108F" w:rsidRPr="0009108F" w:rsidRDefault="0009108F" w:rsidP="0009108F">
      <w:pPr>
        <w:pStyle w:val="CRCoverPage"/>
        <w:rPr>
          <w:b/>
          <w:noProof/>
        </w:rPr>
      </w:pPr>
      <w:r w:rsidRPr="0009108F">
        <w:rPr>
          <w:b/>
          <w:noProof/>
        </w:rPr>
        <w:t>4. Proposal</w:t>
      </w:r>
    </w:p>
    <w:p w14:paraId="6E70F031" w14:textId="79811A2D" w:rsidR="0009108F" w:rsidRPr="008A5E86" w:rsidRDefault="0009108F" w:rsidP="0009108F">
      <w:pPr>
        <w:rPr>
          <w:noProof/>
          <w:lang w:val="en-US"/>
        </w:rPr>
      </w:pPr>
      <w:r w:rsidRPr="00D658A3">
        <w:rPr>
          <w:noProof/>
          <w:lang w:val="en-US"/>
        </w:rPr>
        <w:t xml:space="preserve">It is proposed to agree the following </w:t>
      </w:r>
      <w:r w:rsidR="00335453">
        <w:rPr>
          <w:noProof/>
          <w:lang w:val="en-US"/>
        </w:rPr>
        <w:t>update in clause 7.4</w:t>
      </w:r>
      <w:r w:rsidRPr="00D658A3">
        <w:rPr>
          <w:noProof/>
          <w:lang w:val="en-US"/>
        </w:rPr>
        <w:t xml:space="preserve"> to 3GPP T</w:t>
      </w:r>
      <w:r w:rsidR="00335453">
        <w:rPr>
          <w:noProof/>
          <w:lang w:val="en-US"/>
        </w:rPr>
        <w:t>R 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FC974D0" w14:textId="5018EE95" w:rsidR="00103B46" w:rsidRPr="00103B46" w:rsidRDefault="00103B46" w:rsidP="00103B4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192164777"/>
      <w:r w:rsidRPr="00103B46">
        <w:rPr>
          <w:rFonts w:ascii="Arial" w:eastAsia="Times New Roman" w:hAnsi="Arial"/>
          <w:sz w:val="32"/>
        </w:rPr>
        <w:t>7.4</w:t>
      </w:r>
      <w:r w:rsidRPr="00103B46">
        <w:rPr>
          <w:rFonts w:ascii="Arial" w:eastAsia="Times New Roman" w:hAnsi="Arial"/>
          <w:sz w:val="32"/>
        </w:rPr>
        <w:tab/>
        <w:t xml:space="preserve">Use case on </w:t>
      </w:r>
      <w:bookmarkStart w:id="1" w:name="_Hlk195641951"/>
      <w:r w:rsidRPr="00103B46">
        <w:rPr>
          <w:rFonts w:ascii="Arial" w:eastAsia="Times New Roman" w:hAnsi="Arial"/>
          <w:sz w:val="32"/>
        </w:rPr>
        <w:t>low-altitude UAV supervision</w:t>
      </w:r>
      <w:bookmarkEnd w:id="0"/>
      <w:bookmarkEnd w:id="1"/>
      <w:ins w:id="2" w:author="MEHMET BASARAN" w:date="2025-05-09T10:04:00Z">
        <w:r w:rsidR="00E556A6">
          <w:rPr>
            <w:rFonts w:ascii="Arial" w:eastAsia="Times New Roman" w:hAnsi="Arial"/>
            <w:sz w:val="32"/>
          </w:rPr>
          <w:t xml:space="preserve"> enabled by ISAC</w:t>
        </w:r>
      </w:ins>
    </w:p>
    <w:p w14:paraId="1E93497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92164778"/>
      <w:r w:rsidRPr="00103B46">
        <w:rPr>
          <w:rFonts w:ascii="Arial" w:eastAsia="Times New Roman" w:hAnsi="Arial"/>
          <w:sz w:val="28"/>
        </w:rPr>
        <w:t>7.4.1</w:t>
      </w:r>
      <w:r w:rsidRPr="00103B46">
        <w:rPr>
          <w:rFonts w:ascii="Arial" w:eastAsia="Times New Roman" w:hAnsi="Arial"/>
          <w:sz w:val="28"/>
        </w:rPr>
        <w:tab/>
        <w:t>Description</w:t>
      </w:r>
      <w:bookmarkEnd w:id="3"/>
    </w:p>
    <w:p w14:paraId="13766ED1" w14:textId="43656F55"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With the development of Uncrewed Aerial </w:t>
      </w:r>
      <w:r w:rsidRPr="00103B46">
        <w:rPr>
          <w:rFonts w:hint="eastAsia"/>
          <w:lang w:val="en-US" w:eastAsia="zh-CN"/>
        </w:rPr>
        <w:t>Vehicles (</w:t>
      </w:r>
      <w:r w:rsidRPr="00103B46">
        <w:rPr>
          <w:rFonts w:eastAsia="Times New Roman"/>
        </w:rPr>
        <w:t>UAV</w:t>
      </w:r>
      <w:r w:rsidRPr="00103B46">
        <w:rPr>
          <w:rFonts w:hint="eastAsia"/>
          <w:lang w:val="en-US" w:eastAsia="zh-CN"/>
        </w:rPr>
        <w:t>)</w:t>
      </w:r>
      <w:r w:rsidRPr="00103B46">
        <w:rPr>
          <w:rFonts w:eastAsia="Times New Roman"/>
        </w:rPr>
        <w:t xml:space="preserve"> technologies, light and small civilian UAVs have played a great role in aerial photography, agriculture, mapping and other fields</w:t>
      </w:r>
      <w:ins w:id="4" w:author="emre arslan" w:date="2025-05-05T22:42:00Z">
        <w:r w:rsidR="00F611CD">
          <w:rPr>
            <w:rFonts w:eastAsia="Times New Roman"/>
          </w:rPr>
          <w:t xml:space="preserve"> such as logistics and surveillance for emergency responders</w:t>
        </w:r>
      </w:ins>
      <w:r w:rsidRPr="00103B46">
        <w:rPr>
          <w:rFonts w:eastAsia="Times New Roman"/>
        </w:rPr>
        <w:t xml:space="preserve">. </w:t>
      </w:r>
      <w:ins w:id="5" w:author="emre arslan" w:date="2025-05-05T22:42:00Z">
        <w:r w:rsidR="00F611CD">
          <w:rPr>
            <w:rFonts w:eastAsia="Times New Roman"/>
          </w:rPr>
          <w:t>Additionally, v</w:t>
        </w:r>
      </w:ins>
      <w:del w:id="6" w:author="emre arslan" w:date="2025-05-05T22:42:00Z">
        <w:r w:rsidRPr="00103B46" w:rsidDel="00F611CD">
          <w:rPr>
            <w:rFonts w:eastAsia="Times New Roman"/>
          </w:rPr>
          <w:delText>V</w:delText>
        </w:r>
      </w:del>
      <w:r w:rsidRPr="00103B46">
        <w:rPr>
          <w:rFonts w:eastAsia="Times New Roman"/>
        </w:rPr>
        <w:t xml:space="preserve">arious commercial UAV applications are now becoming a reality. These UAVs typically operate at low altitudes </w:t>
      </w:r>
      <w:ins w:id="7" w:author="emre arslan" w:date="2025-05-05T22:42:00Z">
        <w:r w:rsidR="00F611CD">
          <w:rPr>
            <w:rFonts w:eastAsia="Times New Roman"/>
          </w:rPr>
          <w:t>i.e., an airspace limited by 1000 meters)</w:t>
        </w:r>
      </w:ins>
      <w:r w:rsidR="002678A7">
        <w:rPr>
          <w:rFonts w:eastAsia="Times New Roman"/>
        </w:rPr>
        <w:t xml:space="preserve"> </w:t>
      </w:r>
      <w:r w:rsidRPr="00103B46">
        <w:rPr>
          <w:rFonts w:eastAsia="Times New Roman"/>
        </w:rPr>
        <w:t xml:space="preserve">and may produce a series of </w:t>
      </w:r>
      <w:ins w:id="8" w:author="emre arslan" w:date="2025-05-05T13:58:00Z">
        <w:r w:rsidR="00E51EB6">
          <w:rPr>
            <w:rFonts w:eastAsia="Times New Roman"/>
          </w:rPr>
          <w:t xml:space="preserve">privacy and </w:t>
        </w:r>
      </w:ins>
      <w:r w:rsidRPr="00103B46">
        <w:rPr>
          <w:rFonts w:eastAsia="Times New Roman"/>
        </w:rPr>
        <w:t xml:space="preserve">safety control problems, </w:t>
      </w:r>
      <w:proofErr w:type="gramStart"/>
      <w:r w:rsidRPr="00103B46">
        <w:rPr>
          <w:rFonts w:eastAsia="Times New Roman"/>
        </w:rPr>
        <w:t>e.g.</w:t>
      </w:r>
      <w:proofErr w:type="gramEnd"/>
      <w:r w:rsidRPr="00103B46">
        <w:rPr>
          <w:rFonts w:eastAsia="Times New Roman"/>
        </w:rPr>
        <w:t xml:space="preserve"> UAV illegal intrusion and UAV collision</w:t>
      </w:r>
      <w:ins w:id="9" w:author="emre arslan" w:date="2025-05-05T22:43:00Z">
        <w:r w:rsidR="00F611CD">
          <w:rPr>
            <w:rFonts w:eastAsia="Times New Roman"/>
          </w:rPr>
          <w:t>, and also regulatory compliance</w:t>
        </w:r>
      </w:ins>
      <w:r w:rsidRPr="00103B46">
        <w:rPr>
          <w:rFonts w:eastAsia="Times New Roman"/>
        </w:rPr>
        <w:t xml:space="preserve">. Thus, </w:t>
      </w:r>
      <w:proofErr w:type="gramStart"/>
      <w:ins w:id="10" w:author="emre arslan" w:date="2025-05-05T22:43:00Z">
        <w:r w:rsidR="00F611CD" w:rsidRPr="00956C71">
          <w:rPr>
            <w:rFonts w:eastAsia="Times New Roman"/>
          </w:rPr>
          <w:t>Especially</w:t>
        </w:r>
        <w:proofErr w:type="gramEnd"/>
        <w:r w:rsidR="00F611CD" w:rsidRPr="00956C71">
          <w:rPr>
            <w:rFonts w:eastAsia="Times New Roman"/>
          </w:rPr>
          <w:t xml:space="preserve"> considering the expanding use cases and increasing number of deployments, the supervision of UAVs is of critical importance and poses a significant challenge for 6G</w:t>
        </w:r>
      </w:ins>
      <w:del w:id="11" w:author="emre arslan" w:date="2025-05-05T22:43:00Z">
        <w:r w:rsidRPr="00103B46" w:rsidDel="00F611CD">
          <w:rPr>
            <w:rFonts w:eastAsia="Times New Roman"/>
          </w:rPr>
          <w:delText>how to realize the low-altitude UAV supervision is important and challenging in 6G</w:delText>
        </w:r>
      </w:del>
      <w:r w:rsidRPr="00103B46">
        <w:rPr>
          <w:rFonts w:eastAsia="Times New Roman"/>
        </w:rPr>
        <w:t>.</w:t>
      </w:r>
    </w:p>
    <w:p w14:paraId="418602D2" w14:textId="14DF1F1B"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some scenarios, these UAVs may follow carefully planned routes </w:t>
      </w:r>
      <w:ins w:id="12" w:author="emre arslan" w:date="2025-05-05T14:00:00Z">
        <w:r w:rsidR="00E51EB6">
          <w:rPr>
            <w:rFonts w:eastAsia="Times New Roman"/>
          </w:rPr>
          <w:t xml:space="preserve">and </w:t>
        </w:r>
      </w:ins>
      <w:ins w:id="13" w:author="emre arslan" w:date="2025-05-05T14:01:00Z">
        <w:r w:rsidR="00E51EB6">
          <w:rPr>
            <w:rFonts w:eastAsia="Times New Roman"/>
          </w:rPr>
          <w:t>altitudes</w:t>
        </w:r>
      </w:ins>
      <w:ins w:id="14" w:author="emre arslan" w:date="2025-05-05T14:00:00Z">
        <w:r w:rsidR="00E51EB6">
          <w:rPr>
            <w:rFonts w:eastAsia="Times New Roman"/>
          </w:rPr>
          <w:t xml:space="preserve"> of operation </w:t>
        </w:r>
      </w:ins>
      <w:r w:rsidRPr="00103B46">
        <w:rPr>
          <w:rFonts w:eastAsia="Times New Roman"/>
        </w:rPr>
        <w:t xml:space="preserve">that ensure efficient, regulated, and safe operation in designated airspace. To perform tasks like package delivery, surveillance, or </w:t>
      </w:r>
      <w:r w:rsidRPr="00103B46">
        <w:rPr>
          <w:rFonts w:eastAsia="Times New Roman"/>
        </w:rPr>
        <w:lastRenderedPageBreak/>
        <w:t>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ins w:id="15" w:author="emre arslan" w:date="2025-05-05T14:02:00Z">
        <w:r w:rsidR="00E51EB6">
          <w:rPr>
            <w:rFonts w:eastAsia="Times New Roman"/>
          </w:rPr>
          <w:t xml:space="preserve"> In addition, UAV’s can avoid certain zones or areas that are restri</w:t>
        </w:r>
      </w:ins>
      <w:ins w:id="16" w:author="emre arslan" w:date="2025-05-05T14:03:00Z">
        <w:r w:rsidR="00E51EB6">
          <w:rPr>
            <w:rFonts w:eastAsia="Times New Roman"/>
          </w:rPr>
          <w:t>cted, are highly intrusive to others privacy</w:t>
        </w:r>
      </w:ins>
      <w:ins w:id="17" w:author="emre arslan" w:date="2025-05-05T14:04:00Z">
        <w:r w:rsidR="00E51EB6">
          <w:rPr>
            <w:rFonts w:eastAsia="Times New Roman"/>
          </w:rPr>
          <w:t>,</w:t>
        </w:r>
      </w:ins>
      <w:ins w:id="18" w:author="emre arslan" w:date="2025-05-05T14:03:00Z">
        <w:r w:rsidR="00E51EB6">
          <w:rPr>
            <w:rFonts w:eastAsia="Times New Roman"/>
          </w:rPr>
          <w:t xml:space="preserve"> </w:t>
        </w:r>
      </w:ins>
      <w:ins w:id="19" w:author="emre arslan" w:date="2025-05-05T14:04:00Z">
        <w:r w:rsidR="00E51EB6">
          <w:rPr>
            <w:rFonts w:eastAsia="Times New Roman"/>
          </w:rPr>
          <w:t>or</w:t>
        </w:r>
      </w:ins>
      <w:ins w:id="20" w:author="emre arslan" w:date="2025-05-05T14:03:00Z">
        <w:r w:rsidR="00E51EB6">
          <w:rPr>
            <w:rFonts w:eastAsia="Times New Roman"/>
          </w:rPr>
          <w:t xml:space="preserve"> have high probabilities of collision with other UAV’s</w:t>
        </w:r>
      </w:ins>
      <w:ins w:id="21" w:author="emre arslan" w:date="2025-05-05T14:04:00Z">
        <w:r w:rsidR="00E51EB6">
          <w:rPr>
            <w:rFonts w:eastAsia="Times New Roman"/>
          </w:rPr>
          <w:t xml:space="preserve">. </w:t>
        </w:r>
      </w:ins>
    </w:p>
    <w:p w14:paraId="4D270349" w14:textId="6B5B93E3"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Although commercial UAVs are equipped with sensors to assist with real-time navigation, these sensors can be affected by environmental </w:t>
      </w:r>
      <w:del w:id="22" w:author="emre arslan" w:date="2025-05-05T22:43:00Z">
        <w:r w:rsidRPr="00103B46" w:rsidDel="00F611CD">
          <w:rPr>
            <w:rFonts w:eastAsia="Times New Roman"/>
          </w:rPr>
          <w:delText xml:space="preserve">conditions </w:delText>
        </w:r>
      </w:del>
      <w:ins w:id="23" w:author="emre arslan" w:date="2025-05-05T22:43:00Z">
        <w:r w:rsidR="00F611CD">
          <w:rPr>
            <w:rFonts w:eastAsia="Times New Roman"/>
          </w:rPr>
          <w:t>factors</w:t>
        </w:r>
        <w:r w:rsidR="00F611CD" w:rsidRPr="00103B46">
          <w:rPr>
            <w:rFonts w:eastAsia="Times New Roman"/>
          </w:rPr>
          <w:t xml:space="preserve"> </w:t>
        </w:r>
      </w:ins>
      <w:ins w:id="24" w:author="emre arslan" w:date="2025-05-05T14:04:00Z">
        <w:r w:rsidR="00E51EB6">
          <w:rPr>
            <w:rFonts w:eastAsia="Times New Roman"/>
          </w:rPr>
          <w:t>such as</w:t>
        </w:r>
      </w:ins>
      <w:del w:id="25" w:author="emre arslan" w:date="2025-05-05T14:04:00Z">
        <w:r w:rsidRPr="00103B46" w:rsidDel="00E51EB6">
          <w:rPr>
            <w:rFonts w:eastAsia="Times New Roman"/>
          </w:rPr>
          <w:delText>like</w:delText>
        </w:r>
      </w:del>
      <w:r w:rsidRPr="00103B46">
        <w:rPr>
          <w:rFonts w:eastAsia="Times New Roman"/>
        </w:rPr>
        <w:t xml:space="preserve"> lighting</w:t>
      </w:r>
      <w:ins w:id="26" w:author="emre arslan" w:date="2025-05-05T22:44:00Z">
        <w:r w:rsidR="00F611CD">
          <w:rPr>
            <w:rFonts w:eastAsia="Times New Roman"/>
          </w:rPr>
          <w:t xml:space="preserve"> imperfections</w:t>
        </w:r>
      </w:ins>
      <w:r w:rsidRPr="00103B46">
        <w:rPr>
          <w:rFonts w:eastAsia="Times New Roman"/>
        </w:rPr>
        <w:t>, weather</w:t>
      </w:r>
      <w:ins w:id="27" w:author="emre arslan" w:date="2025-05-05T22:44:00Z">
        <w:r w:rsidR="00F611CD">
          <w:rPr>
            <w:rFonts w:eastAsia="Times New Roman"/>
          </w:rPr>
          <w:t xml:space="preserve"> conditions (e.g., fog, </w:t>
        </w:r>
        <w:r w:rsidR="00F611CD" w:rsidRPr="00C90673">
          <w:rPr>
            <w:rFonts w:eastAsia="Times New Roman"/>
          </w:rPr>
          <w:t>precipitation</w:t>
        </w:r>
        <w:r w:rsidR="00F611CD">
          <w:rPr>
            <w:rFonts w:eastAsia="Times New Roman"/>
          </w:rPr>
          <w:t>)</w:t>
        </w:r>
      </w:ins>
      <w:r w:rsidRPr="00103B46">
        <w:rPr>
          <w:rFonts w:eastAsia="Times New Roman"/>
        </w:rPr>
        <w:t>,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w:t>
      </w:r>
      <w:ins w:id="28" w:author="emre arslan" w:date="2025-05-05T22:44:00Z">
        <w:r w:rsidR="00F611CD">
          <w:rPr>
            <w:rFonts w:eastAsia="Times New Roman"/>
          </w:rPr>
          <w:t>/anomalies</w:t>
        </w:r>
      </w:ins>
      <w:r w:rsidRPr="00103B46">
        <w:rPr>
          <w:rFonts w:eastAsia="Times New Roman"/>
        </w:rPr>
        <w:t xml:space="preserve"> and lead to safety issues. </w:t>
      </w:r>
    </w:p>
    <w:p w14:paraId="6CB5EEEB" w14:textId="56D94F84"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existing UAV tracking technologies, such as ground-based radar systems and dedicated surveillance equipment, provide route monitoring. However, the widespread deployment of these systems faces challenges due to high installation and maintenance costs and</w:t>
      </w:r>
      <w:ins w:id="29" w:author="emre arslan" w:date="2025-05-06T08:46:00Z">
        <w:r w:rsidR="007111BE">
          <w:rPr>
            <w:rFonts w:eastAsia="Times New Roman"/>
          </w:rPr>
          <w:t xml:space="preserve"> the</w:t>
        </w:r>
      </w:ins>
      <w:r w:rsidRPr="00103B46">
        <w:rPr>
          <w:rFonts w:eastAsia="Times New Roman"/>
        </w:rPr>
        <w:t xml:space="preserve"> limited availability of suitable installation sites.</w:t>
      </w:r>
    </w:p>
    <w:p w14:paraId="1A9BA0B0" w14:textId="3EA11CD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As illustrated in Figure 7.4.1-1</w:t>
      </w:r>
      <w:r w:rsidRPr="00103B46">
        <w:rPr>
          <w:rFonts w:hint="eastAsia"/>
          <w:lang w:val="en-US" w:eastAsia="zh-CN"/>
        </w:rPr>
        <w:t xml:space="preserve"> </w:t>
      </w:r>
      <w:r w:rsidRPr="00103B46">
        <w:rPr>
          <w:rFonts w:eastAsia="Times New Roman"/>
        </w:rPr>
        <w:t>[</w:t>
      </w:r>
      <w:r w:rsidRPr="00103B46">
        <w:rPr>
          <w:rFonts w:hint="eastAsia"/>
          <w:lang w:val="en-US" w:eastAsia="zh-CN"/>
        </w:rPr>
        <w:t>9</w:t>
      </w:r>
      <w:r w:rsidRPr="00103B46">
        <w:rPr>
          <w:rFonts w:eastAsia="Times New Roman"/>
        </w:rPr>
        <w:t>], UEs connected to 6G Radio Access Network (RAN) entities can be configured to support sensing operations</w:t>
      </w:r>
      <w:ins w:id="30" w:author="emre arslan" w:date="2025-05-05T22:45:00Z">
        <w:r w:rsidR="00F611CD">
          <w:rPr>
            <w:rFonts w:eastAsia="Times New Roman"/>
          </w:rPr>
          <w:t xml:space="preserve"> by upgrading the sensing mode from mono-static/bi-static to multi-static</w:t>
        </w:r>
      </w:ins>
      <w:r w:rsidRPr="00103B46">
        <w:rPr>
          <w:rFonts w:eastAsia="Times New Roman"/>
        </w:rPr>
        <w:t xml:space="preserve">. </w:t>
      </w:r>
      <w:ins w:id="31" w:author="emre arslan" w:date="2025-05-05T22:45:00Z">
        <w:r w:rsidR="00F611CD">
          <w:rPr>
            <w:rFonts w:eastAsia="Times New Roman"/>
          </w:rPr>
          <w:t>With the additional degree-of-freedom provided by the UEs’ sensing contributions, t</w:t>
        </w:r>
        <w:r w:rsidR="00F611CD" w:rsidRPr="00103B46">
          <w:rPr>
            <w:rFonts w:eastAsia="Times New Roman"/>
          </w:rPr>
          <w:t>his</w:t>
        </w:r>
      </w:ins>
      <w:del w:id="32" w:author="emre arslan" w:date="2025-05-05T22:45:00Z">
        <w:r w:rsidRPr="00103B46" w:rsidDel="00F611CD">
          <w:rPr>
            <w:rFonts w:eastAsia="Times New Roman"/>
          </w:rPr>
          <w:delText>This</w:delText>
        </w:r>
      </w:del>
      <w:r w:rsidRPr="00103B46">
        <w:rPr>
          <w:rFonts w:eastAsia="Times New Roman"/>
        </w:rPr>
        <w:t xml:space="preserve"> configuration enhances sensing coverage, provides additional positioning reference points for sensing measurements, and improves the accuracy and reliability of </w:t>
      </w:r>
      <w:del w:id="33" w:author="emre arslan" w:date="2025-05-05T22:46:00Z">
        <w:r w:rsidRPr="00103B46" w:rsidDel="00F611CD">
          <w:rPr>
            <w:rFonts w:eastAsia="Times New Roman"/>
          </w:rPr>
          <w:delText>sensing results</w:delText>
        </w:r>
      </w:del>
      <w:ins w:id="34" w:author="emre arslan" w:date="2025-05-05T22:46:00Z">
        <w:r w:rsidR="00F611CD">
          <w:rPr>
            <w:rFonts w:eastAsia="Times New Roman"/>
          </w:rPr>
          <w:t>UAV detections</w:t>
        </w:r>
      </w:ins>
      <w:r w:rsidRPr="00103B46">
        <w:rPr>
          <w:rFonts w:eastAsia="Times New Roman"/>
        </w:rPr>
        <w:t>.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ins w:id="35" w:author="emre arslan" w:date="2025-05-05T22:46:00Z">
        <w:r w:rsidR="00F611CD">
          <w:rPr>
            <w:rFonts w:eastAsia="Times New Roman"/>
          </w:rPr>
          <w:t>, which results in diversity gains for UAV detections</w:t>
        </w:r>
      </w:ins>
      <w:r w:rsidRPr="00103B46">
        <w:rPr>
          <w:rFonts w:eastAsia="Times New Roman"/>
        </w:rPr>
        <w:t>.</w:t>
      </w:r>
    </w:p>
    <w:p w14:paraId="5F704864" w14:textId="5A00528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 xml:space="preserve">The term “6G Radio Access Network” does not imply any architectural assumption, </w:t>
      </w:r>
      <w:proofErr w:type="gramStart"/>
      <w:r w:rsidRPr="00103B46">
        <w:rPr>
          <w:rFonts w:eastAsia="Times New Roman"/>
        </w:rPr>
        <w:t>e.g.</w:t>
      </w:r>
      <w:proofErr w:type="gramEnd"/>
      <w:r w:rsidRPr="00103B46">
        <w:rPr>
          <w:rFonts w:eastAsia="Times New Roman"/>
        </w:rPr>
        <w:t xml:space="preserve"> whether </w:t>
      </w:r>
      <w:ins w:id="36" w:author="emre arslan" w:date="2025-05-06T08:46:00Z">
        <w:r w:rsidR="007111BE">
          <w:rPr>
            <w:rFonts w:eastAsia="Times New Roman"/>
          </w:rPr>
          <w:t xml:space="preserve">the </w:t>
        </w:r>
      </w:ins>
      <w:r w:rsidRPr="00103B46">
        <w:rPr>
          <w:rFonts w:eastAsia="Times New Roman"/>
        </w:rPr>
        <w:t>6G core network is a new or evolved core network (compared to 5G).</w:t>
      </w:r>
    </w:p>
    <w:p w14:paraId="719616F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25FBFE7D" w14:textId="77777777" w:rsidR="00103B46" w:rsidRPr="00103B46" w:rsidRDefault="00103B46" w:rsidP="00103B46">
      <w:pPr>
        <w:keepNext/>
        <w:keepLines/>
        <w:overflowPunct w:val="0"/>
        <w:autoSpaceDE w:val="0"/>
        <w:autoSpaceDN w:val="0"/>
        <w:adjustRightInd w:val="0"/>
        <w:spacing w:before="60"/>
        <w:jc w:val="center"/>
        <w:textAlignment w:val="baseline"/>
        <w:rPr>
          <w:rFonts w:ascii="Arial" w:eastAsia="Times New Roman" w:hAnsi="Arial"/>
          <w:b/>
        </w:rPr>
      </w:pPr>
      <w:r w:rsidRPr="00103B46">
        <w:rPr>
          <w:rFonts w:ascii="Arial" w:eastAsia="Times New Roman" w:hAnsi="Arial"/>
          <w:b/>
          <w:noProof/>
          <w:lang w:val="en-US" w:eastAsia="zh-CN"/>
        </w:rPr>
        <w:drawing>
          <wp:inline distT="0" distB="0" distL="0" distR="0" wp14:anchorId="631EC1CB" wp14:editId="2DFD6609">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4F5EC585" w14:textId="77777777" w:rsidR="00103B46" w:rsidRPr="00103B46" w:rsidRDefault="00103B46" w:rsidP="00103B46">
      <w:pPr>
        <w:keepLines/>
        <w:overflowPunct w:val="0"/>
        <w:autoSpaceDE w:val="0"/>
        <w:autoSpaceDN w:val="0"/>
        <w:adjustRightInd w:val="0"/>
        <w:spacing w:after="240"/>
        <w:jc w:val="center"/>
        <w:textAlignment w:val="baseline"/>
        <w:rPr>
          <w:rFonts w:ascii="Arial" w:eastAsia="Times New Roman" w:hAnsi="Arial"/>
          <w:b/>
        </w:rPr>
      </w:pPr>
      <w:r w:rsidRPr="00103B46">
        <w:rPr>
          <w:rFonts w:ascii="Arial" w:eastAsia="Times New Roman" w:hAnsi="Arial"/>
          <w:b/>
        </w:rPr>
        <w:t>Figure 7.4.1-1: Low-altitude UAV trajectory tracing by 6G system</w:t>
      </w:r>
    </w:p>
    <w:p w14:paraId="01CC5D6E" w14:textId="1A9BCEF0" w:rsidR="00103B46" w:rsidRPr="00103B46" w:rsidRDefault="00F611CD" w:rsidP="00103B46">
      <w:pPr>
        <w:overflowPunct w:val="0"/>
        <w:autoSpaceDE w:val="0"/>
        <w:autoSpaceDN w:val="0"/>
        <w:adjustRightInd w:val="0"/>
        <w:textAlignment w:val="baseline"/>
        <w:rPr>
          <w:rFonts w:eastAsia="Times New Roman"/>
        </w:rPr>
      </w:pPr>
      <w:ins w:id="37" w:author="emre arslan" w:date="2025-05-05T22:46:00Z">
        <w:r w:rsidRPr="006675B7">
          <w:rPr>
            <w:rFonts w:eastAsia="Times New Roman"/>
          </w:rPr>
          <w:lastRenderedPageBreak/>
          <w:t>In the context of improving the estimation accuracy of sensing data (such as coordinates, speed, and direction) for UAVs deployed for various missions, the sensing information generated on the UE side has the potential to provide additional gains compared to that from base stations. However, due to issues such as multipath-reflection-based false detections and ambiguous range estimations, it may also reduce the final detection accuracy. Therefore, assessing the sensing capability at each network node and performing filtering and prioritization processes are of critical importance to ensure reliable input for the final detection and tracking operations.</w:t>
        </w:r>
        <w:r w:rsidRPr="006675B7">
          <w:t xml:space="preserve"> </w:t>
        </w:r>
        <w:r w:rsidRPr="006675B7">
          <w:rPr>
            <w:rFonts w:eastAsia="Times New Roman"/>
          </w:rPr>
          <w:t>For applications serving different levels of criticality, the mentioned detection accuracy may lead to disruptions of varying costs, and even pose threats to life and property safety.</w:t>
        </w:r>
        <w:r>
          <w:rPr>
            <w:rFonts w:eastAsia="Times New Roman"/>
          </w:rPr>
          <w:t xml:space="preserve"> </w:t>
        </w:r>
      </w:ins>
      <w:r w:rsidR="00103B46" w:rsidRPr="00103B46">
        <w:rPr>
          <w:rFonts w:eastAsia="Times New Roman"/>
        </w:rPr>
        <w:t>Thus, how to realize</w:t>
      </w:r>
      <w:del w:id="38" w:author="emre arslan" w:date="2025-05-06T08:47:00Z">
        <w:r w:rsidR="00103B46" w:rsidRPr="00103B46" w:rsidDel="007111BE">
          <w:rPr>
            <w:rFonts w:eastAsia="Times New Roman"/>
          </w:rPr>
          <w:delText xml:space="preserve"> the</w:delText>
        </w:r>
      </w:del>
      <w:r w:rsidR="00103B46" w:rsidRPr="00103B46">
        <w:rPr>
          <w:rFonts w:eastAsia="Times New Roman"/>
        </w:rPr>
        <w:t xml:space="preserve"> low-altitude UAV supervision (</w:t>
      </w:r>
      <w:proofErr w:type="gramStart"/>
      <w:r w:rsidR="00103B46" w:rsidRPr="00103B46">
        <w:rPr>
          <w:rFonts w:eastAsia="Times New Roman"/>
        </w:rPr>
        <w:t>e.g.</w:t>
      </w:r>
      <w:proofErr w:type="gramEnd"/>
      <w:r w:rsidR="00103B46" w:rsidRPr="00103B46">
        <w:rPr>
          <w:rFonts w:eastAsia="Times New Roman"/>
        </w:rPr>
        <w:t xml:space="preserve"> UAV intrusion detection, UAV trajectory tracking) is important and challenging in 6G.</w:t>
      </w:r>
    </w:p>
    <w:p w14:paraId="1828FDD6" w14:textId="40051D4C"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Sensing is an efficient technology for object detection by means of 6G radio signals, </w:t>
      </w:r>
      <w:proofErr w:type="gramStart"/>
      <w:r w:rsidRPr="00103B46">
        <w:rPr>
          <w:rFonts w:eastAsia="Times New Roman"/>
        </w:rPr>
        <w:t>e.g.</w:t>
      </w:r>
      <w:proofErr w:type="gramEnd"/>
      <w:r w:rsidRPr="00103B46">
        <w:rPr>
          <w:rFonts w:eastAsia="Times New Roman"/>
        </w:rPr>
        <w:t xml:space="preserve"> monitoring UAV </w:t>
      </w:r>
      <w:ins w:id="39" w:author="emre arslan" w:date="2025-05-05T22:47:00Z">
        <w:r w:rsidR="00F611CD">
          <w:rPr>
            <w:rFonts w:eastAsia="Times New Roman"/>
          </w:rPr>
          <w:t>trajectory, and intrusion detection nearby critical zones</w:t>
        </w:r>
      </w:ins>
      <w:del w:id="40" w:author="emre arslan" w:date="2025-05-05T22:47:00Z">
        <w:r w:rsidRPr="00103B46" w:rsidDel="00F611CD">
          <w:rPr>
            <w:rFonts w:eastAsia="Times New Roman"/>
          </w:rPr>
          <w:delText>illegal flying in a specific area</w:delText>
        </w:r>
      </w:del>
      <w:r w:rsidRPr="00103B46">
        <w:rPr>
          <w:rFonts w:eastAsia="Times New Roman"/>
        </w:rPr>
        <w:t>. 6G network could provide sensing service by collecting sensing data, transmitting sensing data, processing sensing data, storing sensing data and support</w:t>
      </w:r>
      <w:ins w:id="41" w:author="emre arslan" w:date="2025-05-06T08:47:00Z">
        <w:r w:rsidR="007111BE">
          <w:rPr>
            <w:rFonts w:eastAsia="Times New Roman"/>
          </w:rPr>
          <w:t>ing</w:t>
        </w:r>
      </w:ins>
      <w:r w:rsidRPr="00103B46">
        <w:rPr>
          <w:rFonts w:eastAsia="Times New Roman"/>
        </w:rPr>
        <w:t xml:space="preserve"> sensing result exposure to the third application platform.</w:t>
      </w:r>
      <w:ins w:id="42" w:author="emre arslan" w:date="2025-05-05T22:48:00Z">
        <w:r w:rsidR="00F611CD">
          <w:rPr>
            <w:rFonts w:eastAsia="Times New Roman"/>
          </w:rPr>
          <w:t xml:space="preserve"> </w:t>
        </w:r>
        <w:r w:rsidR="00F611CD" w:rsidRPr="002261CB">
          <w:rPr>
            <w:rFonts w:eastAsia="Times New Roman"/>
          </w:rPr>
          <w:t>Considering the envisioned native AI capability of 6G networks, the distribution of AI-based sensing and tracking models across network nodes may also become a service requirement.</w:t>
        </w:r>
      </w:ins>
      <w:r w:rsidR="002678A7">
        <w:rPr>
          <w:rFonts w:eastAsia="Times New Roman"/>
        </w:rPr>
        <w:t xml:space="preserve"> </w:t>
      </w:r>
      <w:r w:rsidRPr="00103B46">
        <w:rPr>
          <w:rFonts w:eastAsia="Times New Roman"/>
        </w:rPr>
        <w:t>These sensing data ha</w:t>
      </w:r>
      <w:ins w:id="43" w:author="emre arslan" w:date="2025-05-06T08:47:00Z">
        <w:r w:rsidR="007111BE">
          <w:rPr>
            <w:rFonts w:eastAsia="Times New Roman"/>
          </w:rPr>
          <w:t>ve</w:t>
        </w:r>
      </w:ins>
      <w:del w:id="44" w:author="emre arslan" w:date="2025-05-06T08:47:00Z">
        <w:r w:rsidRPr="00103B46" w:rsidDel="007111BE">
          <w:rPr>
            <w:rFonts w:eastAsia="Times New Roman"/>
          </w:rPr>
          <w:delText>s</w:delText>
        </w:r>
      </w:del>
      <w:r w:rsidRPr="00103B46">
        <w:rPr>
          <w:rFonts w:eastAsia="Times New Roman"/>
        </w:rPr>
        <w:t xml:space="preserve"> the following characteristics:</w:t>
      </w:r>
    </w:p>
    <w:p w14:paraId="779EA90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not necessarily belong to a specific UE while these data may be produced by the relationship between the network and the physical environment.</w:t>
      </w:r>
    </w:p>
    <w:p w14:paraId="1CC82BF2" w14:textId="7D7310BC"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 xml:space="preserve">These data may be produced by a UE or a base station in order to complete a specific task </w:t>
      </w:r>
      <w:del w:id="45" w:author="emre arslan" w:date="2025-05-06T08:48:00Z">
        <w:r w:rsidRPr="00103B46" w:rsidDel="007111BE">
          <w:rPr>
            <w:rFonts w:eastAsia="Times New Roman"/>
          </w:rPr>
          <w:delText xml:space="preserve">which </w:delText>
        </w:r>
      </w:del>
      <w:ins w:id="46" w:author="emre arslan" w:date="2025-05-06T08:48:00Z">
        <w:r w:rsidR="007111BE">
          <w:rPr>
            <w:rFonts w:eastAsia="Times New Roman"/>
          </w:rPr>
          <w:t>that</w:t>
        </w:r>
        <w:r w:rsidR="007111BE" w:rsidRPr="00103B46">
          <w:rPr>
            <w:rFonts w:eastAsia="Times New Roman"/>
          </w:rPr>
          <w:t xml:space="preserve"> </w:t>
        </w:r>
      </w:ins>
      <w:r w:rsidRPr="00103B46">
        <w:rPr>
          <w:rFonts w:eastAsia="Times New Roman"/>
        </w:rPr>
        <w:t>needs multi-dimensional cooperation.</w:t>
      </w:r>
    </w:p>
    <w:p w14:paraId="464A9CA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have a relationship with time and space which needs efficient on-demand transmission, storage and collection.</w:t>
      </w:r>
    </w:p>
    <w:p w14:paraId="3769C123"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collected from non-3GPP sensing sources which needs unified management in the 6G network.</w:t>
      </w:r>
    </w:p>
    <w:p w14:paraId="6F233434" w14:textId="3AC88B8B"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To address these new data characteristics, the 6G network capability of data processing needs to be extended based on the 5G network including multi-source heterogeneous data collection, efficient and guaranteed large-scale data transmission, efficient data processing</w:t>
      </w:r>
      <w:ins w:id="47" w:author="emre arslan" w:date="2025-05-05T22:48:00Z">
        <w:r w:rsidR="00F611CD">
          <w:rPr>
            <w:rFonts w:eastAsia="Times New Roman"/>
          </w:rPr>
          <w:t xml:space="preserve"> and AI model distribution</w:t>
        </w:r>
      </w:ins>
      <w:r w:rsidR="002678A7">
        <w:rPr>
          <w:rFonts w:eastAsia="Times New Roman"/>
        </w:rPr>
        <w:t xml:space="preserve"> </w:t>
      </w:r>
      <w:r w:rsidRPr="00103B46">
        <w:rPr>
          <w:rFonts w:eastAsia="Times New Roman"/>
        </w:rPr>
        <w:t>within the network, and unified data storage to support multi-node cooperative sensing and multi-node information convergence.</w:t>
      </w:r>
    </w:p>
    <w:p w14:paraId="34969C9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the low-altitude UAV supervision scenario, the 6G network could be used for sensing the UAV intrusion such as </w:t>
      </w:r>
      <w:r w:rsidRPr="00103B46">
        <w:rPr>
          <w:rFonts w:hint="eastAsia"/>
          <w:lang w:val="en-US" w:eastAsia="zh-CN"/>
        </w:rPr>
        <w:t xml:space="preserve">a </w:t>
      </w:r>
      <w:r w:rsidRPr="00103B46">
        <w:rPr>
          <w:rFonts w:eastAsia="Times New Roman"/>
        </w:rPr>
        <w:t>UAV illegal</w:t>
      </w:r>
      <w:proofErr w:type="spellStart"/>
      <w:r w:rsidRPr="00103B46">
        <w:rPr>
          <w:rFonts w:hint="eastAsia"/>
          <w:lang w:val="en-US" w:eastAsia="zh-CN"/>
        </w:rPr>
        <w:t>ly</w:t>
      </w:r>
      <w:proofErr w:type="spellEnd"/>
      <w:r w:rsidRPr="00103B46">
        <w:rPr>
          <w:rFonts w:eastAsia="Times New Roman"/>
        </w:rPr>
        <w:t xml:space="preserve"> flying in a restricted area including government and company region</w:t>
      </w:r>
      <w:r w:rsidRPr="00103B46">
        <w:rPr>
          <w:rFonts w:hint="eastAsia"/>
          <w:lang w:val="en-US" w:eastAsia="zh-CN"/>
        </w:rPr>
        <w:t>s</w:t>
      </w:r>
      <w:r w:rsidRPr="00103B46">
        <w:rPr>
          <w:rFonts w:eastAsia="Times New Roman"/>
        </w:rPr>
        <w:t>. In this scenario,</w:t>
      </w:r>
      <w:del w:id="48" w:author="emre arslan" w:date="2025-05-06T08:48:00Z">
        <w:r w:rsidRPr="00103B46" w:rsidDel="007111BE">
          <w:rPr>
            <w:rFonts w:eastAsia="Times New Roman"/>
          </w:rPr>
          <w:delText xml:space="preserve"> the</w:delText>
        </w:r>
      </w:del>
      <w:r w:rsidRPr="00103B46">
        <w:rPr>
          <w:rFonts w:eastAsia="Times New Roman"/>
        </w:rPr>
        <w:t xml:space="preserv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1101FD5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In a word, the 6G network will break through the "pipeline" capability and go towards to a new type of information service network by realizing diversified data collection, transmission, processing, storage and exposure within the core network.</w:t>
      </w:r>
    </w:p>
    <w:p w14:paraId="146093BA"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9" w:name="_Toc192164779"/>
      <w:r w:rsidRPr="00103B46">
        <w:rPr>
          <w:rFonts w:ascii="Arial" w:eastAsia="Times New Roman" w:hAnsi="Arial"/>
          <w:sz w:val="28"/>
        </w:rPr>
        <w:t>7.4.2</w:t>
      </w:r>
      <w:r w:rsidRPr="00103B46">
        <w:rPr>
          <w:rFonts w:ascii="Arial" w:eastAsia="Times New Roman" w:hAnsi="Arial"/>
          <w:sz w:val="28"/>
        </w:rPr>
        <w:tab/>
        <w:t>Pre-conditions</w:t>
      </w:r>
      <w:bookmarkEnd w:id="49"/>
    </w:p>
    <w:p w14:paraId="581004F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this use case, a UAV Operator/UTM provides package delivery services within an area covered by a 6G network. </w:t>
      </w:r>
    </w:p>
    <w:p w14:paraId="799C1D25" w14:textId="5EC56ED2" w:rsidR="00103B46" w:rsidRPr="00103B46" w:rsidRDefault="00103B46" w:rsidP="00103B46">
      <w:pPr>
        <w:keepNext/>
        <w:keepLines/>
        <w:overflowPunct w:val="0"/>
        <w:autoSpaceDE w:val="0"/>
        <w:autoSpaceDN w:val="0"/>
        <w:adjustRightInd w:val="0"/>
        <w:textAlignment w:val="baseline"/>
        <w:rPr>
          <w:rFonts w:eastAsia="Times New Roman"/>
        </w:rPr>
      </w:pPr>
      <w:r w:rsidRPr="00103B46">
        <w:rPr>
          <w:rFonts w:eastAsia="Times New Roman"/>
        </w:rPr>
        <w:t>Network Operator NN provides 6G sensing service for UAV flight assistance service, including illegal UAV intrusion detection, UAV flight trajectory tracing, UAV collision prediction</w:t>
      </w:r>
      <w:del w:id="50" w:author="emre arslan" w:date="2025-05-06T08:49:00Z">
        <w:r w:rsidRPr="00103B46" w:rsidDel="007111BE">
          <w:rPr>
            <w:rFonts w:eastAsia="Times New Roman"/>
          </w:rPr>
          <w:delText xml:space="preserve"> and</w:delText>
        </w:r>
      </w:del>
      <w:r w:rsidRPr="00103B46">
        <w:rPr>
          <w:rFonts w:eastAsia="Times New Roman"/>
        </w:rPr>
        <w:t xml:space="preserve"> etc. NN can make use of wireless base station</w:t>
      </w:r>
      <w:ins w:id="51" w:author="emre arslan" w:date="2025-05-05T22:48:00Z">
        <w:r w:rsidR="00F611CD">
          <w:rPr>
            <w:rFonts w:eastAsia="Times New Roman"/>
          </w:rPr>
          <w:t>s</w:t>
        </w:r>
      </w:ins>
      <w:ins w:id="52" w:author="emre arslan" w:date="2025-05-06T09:13:00Z">
        <w:r w:rsidR="00D11AB9">
          <w:rPr>
            <w:rFonts w:eastAsia="Times New Roman"/>
          </w:rPr>
          <w:t xml:space="preserve"> and connected devices (UEs)</w:t>
        </w:r>
      </w:ins>
      <w:r w:rsidRPr="00103B46">
        <w:rPr>
          <w:rFonts w:eastAsia="Times New Roman"/>
        </w:rPr>
        <w:t xml:space="preserve"> to sense the airspace within their coverage area and report the sensing information (including tracked UAV and the environment around the UAV) to the USS (Uncrewed Aerial System Service Supplier)/UTM.</w:t>
      </w:r>
    </w:p>
    <w:p w14:paraId="75172054" w14:textId="0DF752BF"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Company MM uses the USS/U</w:t>
      </w:r>
      <w:del w:id="53" w:author="emre arslan" w:date="2025-05-05T22:49:00Z">
        <w:r w:rsidRPr="00103B46" w:rsidDel="00F611CD">
          <w:rPr>
            <w:rFonts w:eastAsia="Times New Roman"/>
          </w:rPr>
          <w:delText>M</w:delText>
        </w:r>
      </w:del>
      <w:r w:rsidRPr="00103B46">
        <w:rPr>
          <w:rFonts w:eastAsia="Times New Roman"/>
        </w:rPr>
        <w:t>T</w:t>
      </w:r>
      <w:ins w:id="54" w:author="emre arslan" w:date="2025-05-05T22:49:00Z">
        <w:r w:rsidR="00F611CD">
          <w:rPr>
            <w:rFonts w:eastAsia="Times New Roman"/>
          </w:rPr>
          <w:t>M</w:t>
        </w:r>
      </w:ins>
      <w:r w:rsidRPr="00103B46">
        <w:rPr>
          <w:rFonts w:eastAsia="Times New Roman"/>
        </w:rPr>
        <w:t xml:space="preserve"> to supervise the low-altitude UAVs and manage potential illegal intrusion into the restricted areas. MM has </w:t>
      </w:r>
      <w:del w:id="55" w:author="emre arslan" w:date="2025-05-06T08:49:00Z">
        <w:r w:rsidRPr="00103B46" w:rsidDel="007111BE">
          <w:rPr>
            <w:rFonts w:eastAsia="Times New Roman"/>
          </w:rPr>
          <w:delText xml:space="preserve">proved </w:delText>
        </w:r>
      </w:del>
      <w:ins w:id="56" w:author="emre arslan" w:date="2025-05-06T08:49:00Z">
        <w:r w:rsidR="007111BE">
          <w:rPr>
            <w:rFonts w:eastAsia="Times New Roman"/>
          </w:rPr>
          <w:t>provided</w:t>
        </w:r>
        <w:r w:rsidR="007111BE" w:rsidRPr="00103B46">
          <w:rPr>
            <w:rFonts w:eastAsia="Times New Roman"/>
          </w:rPr>
          <w:t xml:space="preserve"> </w:t>
        </w:r>
      </w:ins>
      <w:r w:rsidRPr="00103B46">
        <w:rPr>
          <w:rFonts w:eastAsia="Times New Roman"/>
        </w:rPr>
        <w:t>its restricted area information to the USS/U</w:t>
      </w:r>
      <w:del w:id="57" w:author="emre arslan" w:date="2025-05-05T22:49:00Z">
        <w:r w:rsidRPr="00103B46" w:rsidDel="00F611CD">
          <w:rPr>
            <w:rFonts w:eastAsia="Times New Roman"/>
          </w:rPr>
          <w:delText>M</w:delText>
        </w:r>
      </w:del>
      <w:r w:rsidRPr="00103B46">
        <w:rPr>
          <w:rFonts w:eastAsia="Times New Roman"/>
        </w:rPr>
        <w:t>T</w:t>
      </w:r>
      <w:ins w:id="58" w:author="emre arslan" w:date="2025-05-05T22:49:00Z">
        <w:r w:rsidR="00F611CD">
          <w:rPr>
            <w:rFonts w:eastAsia="Times New Roman"/>
          </w:rPr>
          <w:t>M</w:t>
        </w:r>
      </w:ins>
      <w:r w:rsidRPr="00103B46">
        <w:rPr>
          <w:rFonts w:eastAsia="Times New Roman"/>
        </w:rPr>
        <w:t>.</w:t>
      </w:r>
    </w:p>
    <w:p w14:paraId="13403B84" w14:textId="577DAC19"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USS/U</w:t>
      </w:r>
      <w:del w:id="59" w:author="emre arslan" w:date="2025-05-05T22:49:00Z">
        <w:r w:rsidRPr="00103B46" w:rsidDel="00F611CD">
          <w:rPr>
            <w:rFonts w:eastAsia="Times New Roman"/>
          </w:rPr>
          <w:delText>M</w:delText>
        </w:r>
      </w:del>
      <w:r w:rsidRPr="00103B46">
        <w:rPr>
          <w:rFonts w:eastAsia="Times New Roman"/>
        </w:rPr>
        <w:t>T</w:t>
      </w:r>
      <w:ins w:id="60" w:author="emre arslan" w:date="2025-05-05T22:49:00Z">
        <w:r w:rsidR="00F611CD">
          <w:rPr>
            <w:rFonts w:eastAsia="Times New Roman"/>
          </w:rPr>
          <w:t>M</w:t>
        </w:r>
      </w:ins>
      <w:r w:rsidRPr="00103B46">
        <w:rPr>
          <w:rFonts w:eastAsia="Times New Roman"/>
        </w:rPr>
        <w:t xml:space="preserve"> uses </w:t>
      </w:r>
      <w:ins w:id="61" w:author="emre arslan" w:date="2025-05-06T08:49:00Z">
        <w:r w:rsidR="007111BE">
          <w:rPr>
            <w:rFonts w:eastAsia="Times New Roman"/>
          </w:rPr>
          <w:t xml:space="preserve">a </w:t>
        </w:r>
      </w:ins>
      <w:r w:rsidRPr="00103B46">
        <w:rPr>
          <w:rFonts w:eastAsia="Times New Roman"/>
        </w:rPr>
        <w:t>6G sensing service provided by the 6G network operator NN to detect potential UAV illegal intrusion</w:t>
      </w:r>
      <w:ins w:id="62" w:author="emre arslan" w:date="2025-05-05T22:49:00Z">
        <w:r w:rsidR="00F611CD">
          <w:rPr>
            <w:rFonts w:eastAsia="Times New Roman"/>
          </w:rPr>
          <w:t>s</w:t>
        </w:r>
      </w:ins>
      <w:r w:rsidRPr="00103B46">
        <w:rPr>
          <w:rFonts w:eastAsia="Times New Roman"/>
        </w:rPr>
        <w:t xml:space="preserve"> and </w:t>
      </w:r>
      <w:ins w:id="63" w:author="emre arslan" w:date="2025-05-05T22:49:00Z">
        <w:r w:rsidR="00F611CD">
          <w:rPr>
            <w:rFonts w:eastAsia="Times New Roman"/>
          </w:rPr>
          <w:t>to make</w:t>
        </w:r>
        <w:r w:rsidR="00F611CD" w:rsidRPr="00103B46">
          <w:rPr>
            <w:rFonts w:eastAsia="Times New Roman"/>
          </w:rPr>
          <w:t xml:space="preserve"> </w:t>
        </w:r>
        <w:r w:rsidR="00F611CD">
          <w:rPr>
            <w:rFonts w:eastAsia="Times New Roman"/>
          </w:rPr>
          <w:t xml:space="preserve">predictions on possible </w:t>
        </w:r>
      </w:ins>
      <w:r w:rsidRPr="00103B46">
        <w:rPr>
          <w:rFonts w:eastAsia="Times New Roman"/>
        </w:rPr>
        <w:t>UAV collision</w:t>
      </w:r>
      <w:del w:id="64" w:author="emre arslan" w:date="2025-05-05T22:49:00Z">
        <w:r w:rsidRPr="00103B46" w:rsidDel="00F611CD">
          <w:rPr>
            <w:rFonts w:eastAsia="Times New Roman"/>
          </w:rPr>
          <w:delText xml:space="preserve"> </w:delText>
        </w:r>
      </w:del>
      <w:ins w:id="65" w:author="emre arslan" w:date="2025-05-05T22:49:00Z">
        <w:r w:rsidR="00F611CD">
          <w:rPr>
            <w:rFonts w:eastAsia="Times New Roman"/>
          </w:rPr>
          <w:t>s</w:t>
        </w:r>
      </w:ins>
      <w:del w:id="66" w:author="emre arslan" w:date="2025-05-05T22:49:00Z">
        <w:r w:rsidRPr="00103B46" w:rsidDel="00F611CD">
          <w:rPr>
            <w:rFonts w:eastAsia="Times New Roman"/>
          </w:rPr>
          <w:delText>prediction</w:delText>
        </w:r>
      </w:del>
      <w:r w:rsidRPr="00103B46">
        <w:rPr>
          <w:rFonts w:eastAsia="Times New Roman"/>
        </w:rPr>
        <w:t>.</w:t>
      </w:r>
    </w:p>
    <w:p w14:paraId="2237FA51" w14:textId="0D0A61F4"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UAV Operator/UTM provides specific details to the 6G network operator NN, including the characteristics of the UAV that will be tracked, along with details about the time and location for flight tracing. This information includes regulated flight paths</w:t>
      </w:r>
      <w:ins w:id="67" w:author="emre arslan" w:date="2025-05-05T22:50:00Z">
        <w:r w:rsidR="00F611CD">
          <w:rPr>
            <w:rFonts w:eastAsia="Times New Roman"/>
          </w:rPr>
          <w:t xml:space="preserve"> and velocity limits</w:t>
        </w:r>
      </w:ins>
      <w:r w:rsidRPr="00103B46">
        <w:rPr>
          <w:rFonts w:eastAsia="Times New Roman"/>
        </w:rPr>
        <w:t xml:space="preserve"> as well as potential areas where the UAV might temporarily deviate from its route.</w:t>
      </w:r>
    </w:p>
    <w:p w14:paraId="588AB437" w14:textId="6AB791D1"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lastRenderedPageBreak/>
        <w:t>The 6G Network Operator NN can realize 6G data collection, 6G data transmission, 6G data processing, 6G data storage</w:t>
      </w:r>
      <w:ins w:id="68" w:author="emre arslan" w:date="2025-05-05T22:50:00Z">
        <w:r w:rsidR="00F611CD">
          <w:rPr>
            <w:rFonts w:eastAsia="Times New Roman"/>
          </w:rPr>
          <w:t xml:space="preserve"> and AI model distribution</w:t>
        </w:r>
      </w:ins>
      <w:r w:rsidRPr="00103B46">
        <w:rPr>
          <w:rFonts w:eastAsia="Times New Roman"/>
        </w:rPr>
        <w:t xml:space="preserve"> within the network, and provide sensing results to the USS/U</w:t>
      </w:r>
      <w:del w:id="69" w:author="emre arslan" w:date="2025-05-05T22:50:00Z">
        <w:r w:rsidRPr="00103B46" w:rsidDel="00F611CD">
          <w:rPr>
            <w:rFonts w:eastAsia="Times New Roman"/>
          </w:rPr>
          <w:delText>M</w:delText>
        </w:r>
      </w:del>
      <w:r w:rsidRPr="00103B46">
        <w:rPr>
          <w:rFonts w:eastAsia="Times New Roman"/>
        </w:rPr>
        <w:t>T</w:t>
      </w:r>
      <w:ins w:id="70" w:author="emre arslan" w:date="2025-05-05T22:50:00Z">
        <w:r w:rsidR="00F611CD">
          <w:rPr>
            <w:rFonts w:eastAsia="Times New Roman"/>
          </w:rPr>
          <w:t>M</w:t>
        </w:r>
      </w:ins>
      <w:r w:rsidRPr="00103B46">
        <w:rPr>
          <w:rFonts w:eastAsia="Times New Roman"/>
        </w:rPr>
        <w:t>/UAV.</w:t>
      </w:r>
    </w:p>
    <w:p w14:paraId="5C30840F"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1" w:name="_Toc192164780"/>
      <w:r w:rsidRPr="00103B46">
        <w:rPr>
          <w:rFonts w:ascii="Arial" w:eastAsia="Times New Roman" w:hAnsi="Arial"/>
          <w:sz w:val="28"/>
        </w:rPr>
        <w:t>7.4.3</w:t>
      </w:r>
      <w:r w:rsidRPr="00103B46">
        <w:rPr>
          <w:rFonts w:ascii="Arial" w:eastAsia="Times New Roman" w:hAnsi="Arial"/>
          <w:sz w:val="28"/>
        </w:rPr>
        <w:tab/>
        <w:t>Service Flows</w:t>
      </w:r>
      <w:bookmarkEnd w:id="71"/>
    </w:p>
    <w:p w14:paraId="4C472AB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w:t>
      </w:r>
    </w:p>
    <w:p w14:paraId="613F4EBA" w14:textId="3C5D6052"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The Company MM requests 6G sensing service for illegal UAV intrusion detection in the restricted area from the USS/U</w:t>
      </w:r>
      <w:del w:id="72" w:author="emre arslan" w:date="2025-05-05T22:50:00Z">
        <w:r w:rsidRPr="00103B46" w:rsidDel="00F611CD">
          <w:rPr>
            <w:rFonts w:eastAsia="Times New Roman"/>
          </w:rPr>
          <w:delText>M</w:delText>
        </w:r>
      </w:del>
      <w:r w:rsidRPr="00103B46">
        <w:rPr>
          <w:rFonts w:eastAsia="Times New Roman"/>
        </w:rPr>
        <w:t>T</w:t>
      </w:r>
      <w:ins w:id="73" w:author="emre arslan" w:date="2025-05-05T22:50:00Z">
        <w:r w:rsidR="00F611CD">
          <w:rPr>
            <w:rFonts w:eastAsia="Times New Roman"/>
          </w:rPr>
          <w:t>M</w:t>
        </w:r>
      </w:ins>
      <w:r w:rsidRPr="00103B46">
        <w:rPr>
          <w:rFonts w:eastAsia="Times New Roman"/>
        </w:rPr>
        <w:t>.</w:t>
      </w:r>
    </w:p>
    <w:p w14:paraId="54BC2D01" w14:textId="07264DBE"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The USS/U</w:t>
      </w:r>
      <w:del w:id="74" w:author="emre arslan" w:date="2025-05-05T22:50:00Z">
        <w:r w:rsidRPr="00103B46" w:rsidDel="00F611CD">
          <w:rPr>
            <w:rFonts w:eastAsia="Times New Roman"/>
          </w:rPr>
          <w:delText>M</w:delText>
        </w:r>
      </w:del>
      <w:r w:rsidRPr="00103B46">
        <w:rPr>
          <w:rFonts w:eastAsia="Times New Roman"/>
        </w:rPr>
        <w:t>T</w:t>
      </w:r>
      <w:ins w:id="75" w:author="emre arslan" w:date="2025-05-05T22:50:00Z">
        <w:r w:rsidR="00F611CD">
          <w:rPr>
            <w:rFonts w:eastAsia="Times New Roman"/>
          </w:rPr>
          <w:t>M</w:t>
        </w:r>
      </w:ins>
      <w:r w:rsidRPr="00103B46">
        <w:rPr>
          <w:rFonts w:eastAsia="Times New Roman"/>
        </w:rPr>
        <w:t xml:space="preserve"> transmits the request to the 6G Network operator NN.</w:t>
      </w:r>
    </w:p>
    <w:p w14:paraId="52176DBB" w14:textId="22714EC3"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 xml:space="preserve">The 6G Network Operator NN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w:t>
      </w:r>
      <w:ins w:id="76" w:author="emre arslan" w:date="2025-05-05T22:50:00Z">
        <w:r w:rsidR="00F611CD">
          <w:rPr>
            <w:rFonts w:eastAsia="Times New Roman"/>
          </w:rPr>
          <w:t xml:space="preserve">nearest </w:t>
        </w:r>
      </w:ins>
      <w:r w:rsidRPr="00103B46">
        <w:rPr>
          <w:rFonts w:eastAsia="Times New Roman"/>
        </w:rPr>
        <w:t>border or motion trail</w:t>
      </w:r>
      <w:ins w:id="77" w:author="emre arslan" w:date="2025-05-05T22:51:00Z">
        <w:r w:rsidR="00F611CD">
          <w:rPr>
            <w:rFonts w:eastAsia="Times New Roman"/>
          </w:rPr>
          <w:t xml:space="preserve"> if any of the UAVs is detectable in the vicinity of the area</w:t>
        </w:r>
      </w:ins>
      <w:r w:rsidRPr="00103B46">
        <w:rPr>
          <w:rFonts w:eastAsia="Times New Roman"/>
        </w:rPr>
        <w:t>).</w:t>
      </w:r>
    </w:p>
    <w:p w14:paraId="67D98E20" w14:textId="1B7AE258"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 xml:space="preserve">The term “6G core network” does not imply any architectural assumption, </w:t>
      </w:r>
      <w:proofErr w:type="gramStart"/>
      <w:r w:rsidRPr="00103B46">
        <w:rPr>
          <w:rFonts w:eastAsia="Times New Roman"/>
        </w:rPr>
        <w:t>e.g.</w:t>
      </w:r>
      <w:proofErr w:type="gramEnd"/>
      <w:r w:rsidRPr="00103B46">
        <w:rPr>
          <w:rFonts w:eastAsia="Times New Roman"/>
        </w:rPr>
        <w:t xml:space="preserve"> whether 6G </w:t>
      </w:r>
      <w:ins w:id="78" w:author="emre arslan" w:date="2025-05-06T08:50:00Z">
        <w:r w:rsidR="007111BE">
          <w:rPr>
            <w:rFonts w:eastAsia="Times New Roman"/>
          </w:rPr>
          <w:t xml:space="preserve">the </w:t>
        </w:r>
      </w:ins>
      <w:r w:rsidRPr="00103B46">
        <w:rPr>
          <w:rFonts w:eastAsia="Times New Roman"/>
        </w:rPr>
        <w:t>core network is a new or evolved core network (compared to 5G).</w:t>
      </w:r>
    </w:p>
    <w:p w14:paraId="202E50BF" w14:textId="621899DA"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Network aggregates, forwards and transmits the data generated by the base stations</w:t>
      </w:r>
      <w:ins w:id="79" w:author="emre arslan" w:date="2025-05-05T22:51:00Z">
        <w:r w:rsidR="00F611CD">
          <w:rPr>
            <w:rFonts w:eastAsia="Times New Roman"/>
          </w:rPr>
          <w:t>, manages the distribution of AI models (if necessary)</w:t>
        </w:r>
      </w:ins>
      <w:r w:rsidRPr="00103B46">
        <w:rPr>
          <w:rFonts w:eastAsia="Times New Roman"/>
        </w:rPr>
        <w:t>, and processes the data to obtain the sensing results.</w:t>
      </w:r>
    </w:p>
    <w:p w14:paraId="7773EDB5" w14:textId="7381D891" w:rsidR="00F611CD" w:rsidRPr="00103B46" w:rsidRDefault="00103B46" w:rsidP="00F611CD">
      <w:pPr>
        <w:overflowPunct w:val="0"/>
        <w:autoSpaceDE w:val="0"/>
        <w:autoSpaceDN w:val="0"/>
        <w:adjustRightInd w:val="0"/>
        <w:ind w:left="568" w:hanging="284"/>
        <w:textAlignment w:val="baseline"/>
        <w:rPr>
          <w:ins w:id="80" w:author="emre arslan" w:date="2025-05-05T22:51:00Z"/>
          <w:rFonts w:eastAsia="Times New Roman"/>
        </w:rPr>
      </w:pPr>
      <w:r w:rsidRPr="00103B46">
        <w:rPr>
          <w:rFonts w:eastAsia="Times New Roman"/>
        </w:rPr>
        <w:t>5.</w:t>
      </w:r>
      <w:r w:rsidRPr="00103B46">
        <w:rPr>
          <w:rFonts w:eastAsia="Times New Roman"/>
        </w:rPr>
        <w:tab/>
        <w:t>The 6G Network exposes the sensing result to the USS/U</w:t>
      </w:r>
      <w:del w:id="81" w:author="emre arslan" w:date="2025-05-05T22:51:00Z">
        <w:r w:rsidRPr="00103B46" w:rsidDel="00F611CD">
          <w:rPr>
            <w:rFonts w:eastAsia="Times New Roman"/>
          </w:rPr>
          <w:delText>MI</w:delText>
        </w:r>
      </w:del>
      <w:r w:rsidRPr="00103B46">
        <w:rPr>
          <w:rFonts w:eastAsia="Times New Roman"/>
        </w:rPr>
        <w:t>T</w:t>
      </w:r>
      <w:ins w:id="82" w:author="emre arslan" w:date="2025-05-05T22:51:00Z">
        <w:r w:rsidR="00F611CD">
          <w:rPr>
            <w:rFonts w:eastAsia="Times New Roman"/>
          </w:rPr>
          <w:t>M</w:t>
        </w:r>
      </w:ins>
      <w:r w:rsidRPr="00103B46">
        <w:rPr>
          <w:rFonts w:eastAsia="Times New Roman"/>
        </w:rPr>
        <w:t>. The USS/U</w:t>
      </w:r>
      <w:del w:id="83" w:author="emre arslan" w:date="2025-05-05T22:51:00Z">
        <w:r w:rsidRPr="00103B46" w:rsidDel="00F611CD">
          <w:rPr>
            <w:rFonts w:eastAsia="Times New Roman"/>
          </w:rPr>
          <w:delText>MI</w:delText>
        </w:r>
      </w:del>
      <w:r w:rsidRPr="00103B46">
        <w:rPr>
          <w:rFonts w:eastAsia="Times New Roman"/>
        </w:rPr>
        <w:t>T</w:t>
      </w:r>
      <w:ins w:id="84" w:author="emre arslan" w:date="2025-05-05T22:51:00Z">
        <w:r w:rsidR="00F611CD">
          <w:rPr>
            <w:rFonts w:eastAsia="Times New Roman"/>
          </w:rPr>
          <w:t>M</w:t>
        </w:r>
      </w:ins>
      <w:r w:rsidRPr="00103B46">
        <w:rPr>
          <w:rFonts w:eastAsia="Times New Roman"/>
        </w:rPr>
        <w:t xml:space="preserve"> could </w:t>
      </w:r>
      <w:del w:id="85" w:author="emre arslan" w:date="2025-05-06T08:50:00Z">
        <w:r w:rsidRPr="00103B46" w:rsidDel="007111BE">
          <w:rPr>
            <w:rFonts w:eastAsia="Times New Roman"/>
          </w:rPr>
          <w:delText xml:space="preserve">trigger to </w:delText>
        </w:r>
      </w:del>
      <w:r w:rsidRPr="00103B46">
        <w:rPr>
          <w:rFonts w:eastAsia="Times New Roman"/>
        </w:rPr>
        <w:t>send warning messages to the UAV or intercept the illegal UAV directly based on the sensing results.</w:t>
      </w:r>
      <w:ins w:id="86" w:author="emre arslan" w:date="2025-05-05T22:51:00Z">
        <w:r w:rsidR="00F611CD">
          <w:rPr>
            <w:rFonts w:eastAsia="Times New Roman"/>
          </w:rPr>
          <w:t xml:space="preserve"> Additionally, </w:t>
        </w:r>
        <w:r w:rsidR="00F611CD" w:rsidRPr="00F81674">
          <w:rPr>
            <w:rFonts w:eastAsia="Times New Roman"/>
          </w:rPr>
          <w:t xml:space="preserve">The </w:t>
        </w:r>
        <w:r w:rsidR="00F611CD">
          <w:rPr>
            <w:rFonts w:eastAsia="Times New Roman"/>
          </w:rPr>
          <w:t>USS/UTM</w:t>
        </w:r>
        <w:r w:rsidR="00F611CD" w:rsidRPr="00F81674">
          <w:rPr>
            <w:rFonts w:eastAsia="Times New Roman"/>
          </w:rPr>
          <w:t xml:space="preserve">, which serves as an interface for the detection service, may also publish a report for the </w:t>
        </w:r>
        <w:r w:rsidR="00F611CD">
          <w:rPr>
            <w:rFonts w:eastAsia="Times New Roman"/>
          </w:rPr>
          <w:t>company MM</w:t>
        </w:r>
        <w:r w:rsidR="00F611CD" w:rsidRPr="00F81674">
          <w:rPr>
            <w:rFonts w:eastAsia="Times New Roman"/>
          </w:rPr>
          <w:t xml:space="preserve"> upon request, including threat statistics and risk scores.</w:t>
        </w:r>
      </w:ins>
    </w:p>
    <w:p w14:paraId="2BDC712D" w14:textId="35732088" w:rsidR="00103B46" w:rsidRPr="00103B46" w:rsidRDefault="00103B46" w:rsidP="00103B46">
      <w:pPr>
        <w:overflowPunct w:val="0"/>
        <w:autoSpaceDE w:val="0"/>
        <w:autoSpaceDN w:val="0"/>
        <w:adjustRightInd w:val="0"/>
        <w:ind w:left="568" w:hanging="284"/>
        <w:textAlignment w:val="baseline"/>
        <w:rPr>
          <w:rFonts w:eastAsia="Times New Roman"/>
        </w:rPr>
      </w:pPr>
    </w:p>
    <w:p w14:paraId="42EE9142" w14:textId="0BCEA9BF"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For UAV flight trajectory </w:t>
      </w:r>
      <w:ins w:id="87" w:author="emre arslan" w:date="2025-05-05T22:56:00Z">
        <w:r w:rsidR="00633517" w:rsidRPr="00103B46">
          <w:rPr>
            <w:rFonts w:eastAsia="Times New Roman"/>
          </w:rPr>
          <w:t>trac</w:t>
        </w:r>
        <w:r w:rsidR="00633517">
          <w:rPr>
            <w:rFonts w:eastAsia="Times New Roman"/>
          </w:rPr>
          <w:t>k</w:t>
        </w:r>
        <w:r w:rsidR="00633517" w:rsidRPr="00103B46">
          <w:rPr>
            <w:rFonts w:eastAsia="Times New Roman"/>
          </w:rPr>
          <w:t>ing:</w:t>
        </w:r>
      </w:ins>
      <w:del w:id="88" w:author="emre arslan" w:date="2025-05-05T22:56:00Z">
        <w:r w:rsidRPr="00103B46" w:rsidDel="00633517">
          <w:rPr>
            <w:rFonts w:eastAsia="Times New Roman"/>
          </w:rPr>
          <w:delText>tracing</w:delText>
        </w:r>
      </w:del>
      <w:r w:rsidRPr="00103B46">
        <w:rPr>
          <w:rFonts w:eastAsia="Times New Roman"/>
        </w:rPr>
        <w:t>:</w:t>
      </w:r>
    </w:p>
    <w:p w14:paraId="0AE2DC8F" w14:textId="77777777" w:rsidR="00633517" w:rsidRDefault="00103B46" w:rsidP="00633517">
      <w:pPr>
        <w:pStyle w:val="ListParagraph"/>
        <w:numPr>
          <w:ilvl w:val="0"/>
          <w:numId w:val="7"/>
        </w:numPr>
        <w:overflowPunct w:val="0"/>
        <w:autoSpaceDE w:val="0"/>
        <w:autoSpaceDN w:val="0"/>
        <w:adjustRightInd w:val="0"/>
        <w:ind w:left="567" w:firstLineChars="0" w:hanging="283"/>
        <w:textAlignment w:val="baseline"/>
        <w:rPr>
          <w:ins w:id="89" w:author="emre arslan" w:date="2025-05-05T22:53:00Z"/>
          <w:rFonts w:eastAsia="Times New Roman"/>
        </w:rPr>
      </w:pPr>
      <w:r w:rsidRPr="00103B46">
        <w:rPr>
          <w:rFonts w:eastAsia="Times New Roman"/>
        </w:rPr>
        <w:t>1.</w:t>
      </w:r>
      <w:r w:rsidRPr="00103B46">
        <w:rPr>
          <w:rFonts w:eastAsia="Times New Roman"/>
        </w:rPr>
        <w:tab/>
      </w:r>
      <w:ins w:id="90" w:author="emre arslan" w:date="2025-05-05T22:53:00Z">
        <w:r w:rsidR="00633517" w:rsidRPr="00332238">
          <w:rPr>
            <w:rFonts w:eastAsia="Times New Roman"/>
          </w:rPr>
          <w:t xml:space="preserve">The Company MM requests 6G sensing service for partial or full UAV trajectory tracking within a given time frame from the USS/UTM. Here, the partial service requests only the quantized state information (e.g., delivery accomplished, failure, delayed) where the full service might request the real-time feed of the detected UAV waypoints. </w:t>
        </w:r>
      </w:ins>
    </w:p>
    <w:p w14:paraId="6D52D3B2" w14:textId="77777777" w:rsidR="00633517" w:rsidRPr="00332238" w:rsidRDefault="00633517" w:rsidP="00633517">
      <w:pPr>
        <w:pStyle w:val="ListParagraph"/>
        <w:numPr>
          <w:ilvl w:val="0"/>
          <w:numId w:val="7"/>
        </w:numPr>
        <w:overflowPunct w:val="0"/>
        <w:autoSpaceDE w:val="0"/>
        <w:autoSpaceDN w:val="0"/>
        <w:adjustRightInd w:val="0"/>
        <w:ind w:left="567" w:firstLineChars="0" w:hanging="283"/>
        <w:textAlignment w:val="baseline"/>
        <w:rPr>
          <w:ins w:id="91" w:author="emre arslan" w:date="2025-05-05T22:56:00Z"/>
          <w:rFonts w:eastAsia="Times New Roman"/>
        </w:rPr>
      </w:pPr>
      <w:ins w:id="92" w:author="emre arslan" w:date="2025-05-05T22:56:00Z">
        <w:r w:rsidRPr="00332238">
          <w:rPr>
            <w:rFonts w:eastAsia="Times New Roman"/>
          </w:rPr>
          <w:t>The USS/UTM transmits the request to the 6G Network operator NN.</w:t>
        </w:r>
      </w:ins>
    </w:p>
    <w:p w14:paraId="084400A0" w14:textId="6320275D" w:rsidR="00633517" w:rsidRPr="00A80DFE" w:rsidRDefault="00103B46" w:rsidP="00A80DFE">
      <w:pPr>
        <w:overflowPunct w:val="0"/>
        <w:autoSpaceDE w:val="0"/>
        <w:autoSpaceDN w:val="0"/>
        <w:adjustRightInd w:val="0"/>
        <w:ind w:left="568" w:hanging="284"/>
        <w:textAlignment w:val="baseline"/>
      </w:pPr>
      <w:r w:rsidRPr="00A80DFE">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2CCEA8A5" w14:textId="72446E48"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 xml:space="preserve">Using radio sensing, a network of 6G base stations and connected devices (UEs) detect UAV#1 and continuously gather data on its position and movement, such as distance, velocity and </w:t>
      </w:r>
      <w:ins w:id="93" w:author="emre arslan" w:date="2025-05-05T22:54:00Z">
        <w:r w:rsidR="00633517">
          <w:rPr>
            <w:rFonts w:eastAsia="Times New Roman"/>
          </w:rPr>
          <w:t xml:space="preserve">heading </w:t>
        </w:r>
      </w:ins>
      <w:r w:rsidRPr="00103B46">
        <w:rPr>
          <w:rFonts w:eastAsia="Times New Roman"/>
        </w:rPr>
        <w:t>angle. These metrics, also known as 3GPP sensing data, are sent to a 6G processing unit for real-time analysis.</w:t>
      </w:r>
    </w:p>
    <w:p w14:paraId="0F289F9B" w14:textId="5A835A12"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w:t>
      </w:r>
      <w:ins w:id="94" w:author="emre arslan" w:date="2025-05-05T22:57:00Z">
        <w:r w:rsidR="00633517">
          <w:rPr>
            <w:rFonts w:eastAsia="Times New Roman"/>
          </w:rPr>
          <w:t>/seamless sensing</w:t>
        </w:r>
      </w:ins>
      <w:r w:rsidRPr="00103B46">
        <w:rPr>
          <w:rFonts w:eastAsia="Times New Roman"/>
        </w:rPr>
        <w:t xml:space="preserve"> coverage. For instance, if the current base station's connection weakens or if another nearby base station can offer better coverage for UAV#1, the system proactively shifts the sensing function to this new station</w:t>
      </w:r>
      <w:ins w:id="95" w:author="emre arslan" w:date="2025-05-06T09:14:00Z">
        <w:r w:rsidR="00D11AB9">
          <w:rPr>
            <w:rFonts w:eastAsia="Times New Roman"/>
          </w:rPr>
          <w:t xml:space="preserve"> and its connected devices (UEs)</w:t>
        </w:r>
      </w:ins>
      <w:r w:rsidRPr="00103B46">
        <w:rPr>
          <w:rFonts w:eastAsia="Times New Roman"/>
        </w:rPr>
        <w:t xml:space="preserve"> to ensure uninterrupted tracking.</w:t>
      </w:r>
      <w:ins w:id="96" w:author="emre arslan" w:date="2025-05-05T19:58:00Z">
        <w:r w:rsidR="00EE4101">
          <w:rPr>
            <w:rFonts w:eastAsia="Times New Roman"/>
          </w:rPr>
          <w:t xml:space="preserve"> Deep learning can be effectively </w:t>
        </w:r>
      </w:ins>
      <w:ins w:id="97" w:author="emre arslan" w:date="2025-05-05T19:59:00Z">
        <w:r w:rsidR="00EE4101">
          <w:rPr>
            <w:rFonts w:eastAsia="Times New Roman"/>
          </w:rPr>
          <w:t>utilized by using the sensing data from numerous UAV</w:t>
        </w:r>
      </w:ins>
      <w:ins w:id="98" w:author="emre arslan" w:date="2025-05-05T20:01:00Z">
        <w:r w:rsidR="00EE4101">
          <w:rPr>
            <w:rFonts w:eastAsia="Times New Roman"/>
          </w:rPr>
          <w:t>s’</w:t>
        </w:r>
      </w:ins>
      <w:ins w:id="99" w:author="emre arslan" w:date="2025-05-05T19:59:00Z">
        <w:r w:rsidR="00EE4101">
          <w:rPr>
            <w:rFonts w:eastAsia="Times New Roman"/>
          </w:rPr>
          <w:t xml:space="preserve"> paths and can be used in future UAV sensing</w:t>
        </w:r>
      </w:ins>
      <w:ins w:id="100" w:author="emre arslan" w:date="2025-05-05T20:00:00Z">
        <w:r w:rsidR="00EE4101">
          <w:rPr>
            <w:rFonts w:eastAsia="Times New Roman"/>
          </w:rPr>
          <w:t xml:space="preserve"> and effective handover proactively initiating procedures and actions to aid </w:t>
        </w:r>
      </w:ins>
      <w:ins w:id="101" w:author="emre arslan" w:date="2025-05-05T20:01:00Z">
        <w:r w:rsidR="00EE4101">
          <w:rPr>
            <w:rFonts w:eastAsia="Times New Roman"/>
          </w:rPr>
          <w:t>for</w:t>
        </w:r>
      </w:ins>
      <w:ins w:id="102" w:author="emre arslan" w:date="2025-05-05T20:00:00Z">
        <w:r w:rsidR="00EE4101">
          <w:rPr>
            <w:rFonts w:eastAsia="Times New Roman"/>
          </w:rPr>
          <w:t xml:space="preserve"> UAV sensing</w:t>
        </w:r>
      </w:ins>
      <w:ins w:id="103" w:author="emre arslan" w:date="2025-05-05T20:01:00Z">
        <w:r w:rsidR="00EE4101">
          <w:rPr>
            <w:rFonts w:eastAsia="Times New Roman"/>
          </w:rPr>
          <w:t xml:space="preserve">. For example, when delivering on a certain road or path, UAVs tend to always make a specific turn or </w:t>
        </w:r>
      </w:ins>
      <w:proofErr w:type="spellStart"/>
      <w:ins w:id="104" w:author="emre arslan" w:date="2025-05-05T20:02:00Z">
        <w:r w:rsidR="00EE4101">
          <w:rPr>
            <w:rFonts w:eastAsia="Times New Roman"/>
          </w:rPr>
          <w:t>maneuver</w:t>
        </w:r>
        <w:proofErr w:type="spellEnd"/>
        <w:r w:rsidR="00EE4101">
          <w:rPr>
            <w:rFonts w:eastAsia="Times New Roman"/>
          </w:rPr>
          <w:t xml:space="preserve"> due to possible obstacles or other conditions and variables hence with deep learning this can be </w:t>
        </w:r>
      </w:ins>
      <w:ins w:id="105" w:author="emre arslan" w:date="2025-05-05T20:03:00Z">
        <w:r w:rsidR="00EE4101">
          <w:rPr>
            <w:rFonts w:eastAsia="Times New Roman"/>
          </w:rPr>
          <w:t>realized,</w:t>
        </w:r>
      </w:ins>
      <w:ins w:id="106" w:author="emre arslan" w:date="2025-05-05T20:02:00Z">
        <w:r w:rsidR="00EE4101">
          <w:rPr>
            <w:rFonts w:eastAsia="Times New Roman"/>
          </w:rPr>
          <w:t xml:space="preserve"> and this certain </w:t>
        </w:r>
        <w:proofErr w:type="spellStart"/>
        <w:r w:rsidR="00EE4101">
          <w:rPr>
            <w:rFonts w:eastAsia="Times New Roman"/>
          </w:rPr>
          <w:t>maneuver</w:t>
        </w:r>
        <w:proofErr w:type="spellEnd"/>
        <w:r w:rsidR="00EE4101">
          <w:rPr>
            <w:rFonts w:eastAsia="Times New Roman"/>
          </w:rPr>
          <w:t xml:space="preserve"> can be expected in future deliveries as well.</w:t>
        </w:r>
      </w:ins>
    </w:p>
    <w:p w14:paraId="247FB2BC" w14:textId="507BA474"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processing unit can aggregate sensing data from multiple sources, including RANs and UEs, to estimate UAV#1's location</w:t>
      </w:r>
      <w:ins w:id="107" w:author="emre arslan" w:date="2025-05-05T22:57:00Z">
        <w:r w:rsidR="00633517">
          <w:rPr>
            <w:rFonts w:eastAsia="Times New Roman"/>
          </w:rPr>
          <w:t>,</w:t>
        </w:r>
      </w:ins>
      <w:del w:id="108" w:author="emre arslan" w:date="2025-05-05T22:57:00Z">
        <w:r w:rsidRPr="00103B46" w:rsidDel="00633517">
          <w:rPr>
            <w:rFonts w:eastAsia="Times New Roman"/>
          </w:rPr>
          <w:delText xml:space="preserve"> and</w:delText>
        </w:r>
      </w:del>
      <w:r w:rsidRPr="00103B46">
        <w:rPr>
          <w:rFonts w:eastAsia="Times New Roman"/>
        </w:rPr>
        <w:t xml:space="preserve"> velocity</w:t>
      </w:r>
      <w:ins w:id="109" w:author="emre arslan" w:date="2025-05-05T22:57:00Z">
        <w:r w:rsidR="00633517">
          <w:rPr>
            <w:rFonts w:eastAsia="Times New Roman"/>
          </w:rPr>
          <w:t>, and heading direction</w:t>
        </w:r>
      </w:ins>
      <w:r w:rsidRPr="00103B46">
        <w:rPr>
          <w:rFonts w:eastAsia="Times New Roman"/>
        </w:rPr>
        <w:t xml:space="preserve">. </w:t>
      </w:r>
      <w:ins w:id="110" w:author="emre arslan" w:date="2025-05-06T08:51:00Z">
        <w:r w:rsidR="007111BE">
          <w:rPr>
            <w:rFonts w:eastAsia="Times New Roman"/>
          </w:rPr>
          <w:t>A s</w:t>
        </w:r>
      </w:ins>
      <w:del w:id="111" w:author="emre arslan" w:date="2025-05-06T08:51:00Z">
        <w:r w:rsidRPr="00103B46" w:rsidDel="007111BE">
          <w:rPr>
            <w:rFonts w:eastAsia="Times New Roman"/>
          </w:rPr>
          <w:delText>S</w:delText>
        </w:r>
      </w:del>
      <w:r w:rsidRPr="00103B46">
        <w:rPr>
          <w:rFonts w:eastAsia="Times New Roman"/>
        </w:rPr>
        <w:t xml:space="preserve">imilar approach can also be applied to UAV#2 - </w:t>
      </w:r>
      <w:r w:rsidRPr="00103B46">
        <w:rPr>
          <w:rFonts w:eastAsia="Times New Roman"/>
        </w:rPr>
        <w:lastRenderedPageBreak/>
        <w:t>UAV#N, in the case there are multiple UAVs providing service in the area. This real-time information is then transmitted to the UAV operator and/or UTM, who monitors the UAV's trajectory.</w:t>
      </w:r>
    </w:p>
    <w:p w14:paraId="439ABABB" w14:textId="77777777" w:rsidR="00633517" w:rsidRDefault="00103B46" w:rsidP="00633517">
      <w:pPr>
        <w:overflowPunct w:val="0"/>
        <w:autoSpaceDE w:val="0"/>
        <w:autoSpaceDN w:val="0"/>
        <w:adjustRightInd w:val="0"/>
        <w:ind w:left="568" w:hanging="284"/>
        <w:textAlignment w:val="baseline"/>
        <w:rPr>
          <w:ins w:id="112" w:author="emre arslan" w:date="2025-05-05T22:58:00Z"/>
          <w:rFonts w:eastAsia="Times New Roman"/>
        </w:rPr>
      </w:pPr>
      <w:r w:rsidRPr="00103B46">
        <w:rPr>
          <w:rFonts w:eastAsia="Times New Roman"/>
        </w:rPr>
        <w:t>5.</w:t>
      </w:r>
      <w:r w:rsidRPr="00103B46">
        <w:rPr>
          <w:rFonts w:eastAsia="Times New Roman"/>
        </w:rPr>
        <w:tab/>
        <w:t>If UAV#1 - UAV#N deviate from prescribed route</w:t>
      </w:r>
      <w:r w:rsidRPr="00103B46">
        <w:rPr>
          <w:rFonts w:hint="eastAsia"/>
          <w:lang w:val="en-US" w:eastAsia="zh-CN"/>
        </w:rPr>
        <w:t>s</w:t>
      </w:r>
      <w:r w:rsidRPr="00103B46">
        <w:rPr>
          <w:rFonts w:eastAsia="Times New Roman"/>
        </w:rPr>
        <w:t>, the UAV operator and/or UTM receives alerts, allowing them to take corrective action and redirect the UAV</w:t>
      </w:r>
      <w:r w:rsidRPr="00103B46">
        <w:rPr>
          <w:rFonts w:hint="eastAsia"/>
          <w:lang w:val="en-US" w:eastAsia="zh-CN"/>
        </w:rPr>
        <w:t>s</w:t>
      </w:r>
      <w:r w:rsidRPr="00103B46">
        <w:rPr>
          <w:rFonts w:eastAsia="Times New Roman"/>
        </w:rPr>
        <w:t xml:space="preserve"> as necessary.</w:t>
      </w:r>
      <w:ins w:id="113" w:author="emre arslan" w:date="2025-05-05T22:58:00Z">
        <w:r w:rsidR="00633517">
          <w:rPr>
            <w:rFonts w:eastAsia="Times New Roman"/>
          </w:rPr>
          <w:t xml:space="preserve"> Additionally, UAV operator and/or UTM </w:t>
        </w:r>
        <w:r w:rsidR="00633517" w:rsidRPr="00F81674">
          <w:rPr>
            <w:rFonts w:eastAsia="Times New Roman"/>
          </w:rPr>
          <w:t>which serve</w:t>
        </w:r>
        <w:r w:rsidR="00633517">
          <w:rPr>
            <w:rFonts w:eastAsia="Times New Roman"/>
          </w:rPr>
          <w:t xml:space="preserve"> </w:t>
        </w:r>
        <w:r w:rsidR="00633517" w:rsidRPr="00F81674">
          <w:rPr>
            <w:rFonts w:eastAsia="Times New Roman"/>
          </w:rPr>
          <w:t xml:space="preserve">as an interface for the </w:t>
        </w:r>
        <w:r w:rsidR="00633517">
          <w:rPr>
            <w:rFonts w:eastAsia="Times New Roman"/>
          </w:rPr>
          <w:t>tracking</w:t>
        </w:r>
        <w:r w:rsidR="00633517" w:rsidRPr="00F81674">
          <w:rPr>
            <w:rFonts w:eastAsia="Times New Roman"/>
          </w:rPr>
          <w:t xml:space="preserve"> service, may also publish a report for the </w:t>
        </w:r>
        <w:r w:rsidR="00633517">
          <w:rPr>
            <w:rFonts w:eastAsia="Times New Roman"/>
          </w:rPr>
          <w:t>company MM</w:t>
        </w:r>
        <w:r w:rsidR="00633517" w:rsidRPr="00F81674">
          <w:rPr>
            <w:rFonts w:eastAsia="Times New Roman"/>
          </w:rPr>
          <w:t xml:space="preserve"> upon request, including </w:t>
        </w:r>
        <w:r w:rsidR="00633517">
          <w:rPr>
            <w:rFonts w:eastAsia="Times New Roman"/>
          </w:rPr>
          <w:t>trajectory deviations and number of re-routing attempts</w:t>
        </w:r>
        <w:r w:rsidR="00633517" w:rsidRPr="00F81674">
          <w:rPr>
            <w:rFonts w:eastAsia="Times New Roman"/>
          </w:rPr>
          <w:t>.</w:t>
        </w:r>
      </w:ins>
    </w:p>
    <w:p w14:paraId="49B880D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4" w:name="_Toc192164781"/>
      <w:r w:rsidRPr="00103B46">
        <w:rPr>
          <w:rFonts w:ascii="Arial" w:eastAsia="Times New Roman" w:hAnsi="Arial"/>
          <w:sz w:val="28"/>
        </w:rPr>
        <w:t>7.4.4</w:t>
      </w:r>
      <w:r w:rsidRPr="00103B46">
        <w:rPr>
          <w:rFonts w:ascii="Arial" w:eastAsia="Times New Roman" w:hAnsi="Arial"/>
          <w:sz w:val="28"/>
        </w:rPr>
        <w:tab/>
      </w:r>
      <w:proofErr w:type="gramStart"/>
      <w:r w:rsidRPr="00103B46">
        <w:rPr>
          <w:rFonts w:ascii="Arial" w:eastAsia="Times New Roman" w:hAnsi="Arial"/>
          <w:sz w:val="28"/>
        </w:rPr>
        <w:t>Post-conditions</w:t>
      </w:r>
      <w:bookmarkEnd w:id="114"/>
      <w:proofErr w:type="gramEnd"/>
    </w:p>
    <w:p w14:paraId="4633DCCC" w14:textId="0B846D8D"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w:t>
      </w:r>
      <w:ins w:id="115" w:author="emre arslan" w:date="2025-05-05T23:00:00Z">
        <w:r w:rsidR="00633517">
          <w:rPr>
            <w:rFonts w:eastAsia="Times New Roman"/>
          </w:rPr>
          <w:t>air</w:t>
        </w:r>
      </w:ins>
      <w:r w:rsidRPr="00103B46">
        <w:rPr>
          <w:rFonts w:eastAsia="Times New Roman"/>
        </w:rPr>
        <w:t>space of Company 'MM' is improved.</w:t>
      </w:r>
    </w:p>
    <w:p w14:paraId="4EAA61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 xml:space="preserve">The term “6G core network” does not imply any architectural assumption, </w:t>
      </w:r>
      <w:proofErr w:type="gramStart"/>
      <w:r w:rsidRPr="00103B46">
        <w:rPr>
          <w:rFonts w:eastAsia="Times New Roman"/>
        </w:rPr>
        <w:t>e.g.</w:t>
      </w:r>
      <w:proofErr w:type="gramEnd"/>
      <w:r w:rsidRPr="00103B46">
        <w:rPr>
          <w:rFonts w:eastAsia="Times New Roman"/>
        </w:rPr>
        <w:t xml:space="preserve"> whether 6G core network is a new or evolved core network (compared to 5G).</w:t>
      </w:r>
    </w:p>
    <w:p w14:paraId="796706A7" w14:textId="5FF37CC9"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w:t>
      </w:r>
      <w:ins w:id="116" w:author="emre arslan" w:date="2025-05-05T23:00:00Z">
        <w:r w:rsidR="00633517">
          <w:rPr>
            <w:rFonts w:eastAsia="Times New Roman"/>
          </w:rPr>
          <w:t>k</w:t>
        </w:r>
      </w:ins>
      <w:r w:rsidRPr="00103B46">
        <w:rPr>
          <w:rFonts w:eastAsia="Times New Roman"/>
        </w:rPr>
        <w:t>ing: UAV#1 follows the tracked flight route to deliver the package to its destination;</w:t>
      </w:r>
      <w:r w:rsidR="002678A7">
        <w:rPr>
          <w:rFonts w:eastAsia="Times New Roman"/>
        </w:rPr>
        <w:t xml:space="preserve"> </w:t>
      </w:r>
      <w:r w:rsidRPr="00103B46">
        <w:rPr>
          <w:rFonts w:eastAsia="Times New Roman"/>
        </w:rPr>
        <w:t>any off-route movements are detected.</w:t>
      </w:r>
    </w:p>
    <w:p w14:paraId="00771FE5"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collision prediction: UAV#1 flies efficiently to its destination.</w:t>
      </w:r>
    </w:p>
    <w:p w14:paraId="750F44F8"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7" w:name="_Toc192164782"/>
      <w:r w:rsidRPr="00103B46">
        <w:rPr>
          <w:rFonts w:ascii="Arial" w:eastAsia="Times New Roman" w:hAnsi="Arial"/>
          <w:sz w:val="28"/>
        </w:rPr>
        <w:t>7.4.5</w:t>
      </w:r>
      <w:r w:rsidRPr="00103B46">
        <w:rPr>
          <w:rFonts w:ascii="Arial" w:eastAsia="Times New Roman" w:hAnsi="Arial"/>
          <w:sz w:val="28"/>
        </w:rPr>
        <w:tab/>
        <w:t>Existing features partly or fully covering the use case functionality</w:t>
      </w:r>
      <w:bookmarkEnd w:id="117"/>
    </w:p>
    <w:p w14:paraId="65D5C173" w14:textId="1150A1F4" w:rsidR="00103B46" w:rsidRDefault="00103B46" w:rsidP="00103B46">
      <w:pPr>
        <w:overflowPunct w:val="0"/>
        <w:autoSpaceDE w:val="0"/>
        <w:autoSpaceDN w:val="0"/>
        <w:adjustRightInd w:val="0"/>
        <w:textAlignment w:val="baseline"/>
        <w:rPr>
          <w:ins w:id="118" w:author="ZFY" w:date="2025-04-28T17:12:00Z"/>
          <w:rFonts w:eastAsia="Times New Roman"/>
        </w:rPr>
      </w:pPr>
      <w:r w:rsidRPr="00103B46">
        <w:rPr>
          <w:rFonts w:eastAsia="Times New Roman"/>
        </w:rPr>
        <w:t>In TS 22.137 </w:t>
      </w:r>
      <w:bookmarkStart w:id="119" w:name="MCCTEMPBM_00000034"/>
      <w:r w:rsidRPr="00103B46">
        <w:rPr>
          <w:rFonts w:eastAsia="Times New Roman"/>
        </w:rPr>
        <w:t>[</w:t>
      </w:r>
      <w:r w:rsidRPr="00103B46">
        <w:rPr>
          <w:rFonts w:hint="eastAsia"/>
          <w:lang w:val="en-US" w:eastAsia="zh-CN"/>
        </w:rPr>
        <w:t>6</w:t>
      </w:r>
      <w:r w:rsidRPr="00103B46">
        <w:rPr>
          <w:rFonts w:eastAsia="Times New Roman"/>
        </w:rPr>
        <w:t>]</w:t>
      </w:r>
      <w:bookmarkEnd w:id="119"/>
      <w:r w:rsidRPr="00103B46">
        <w:rPr>
          <w:rFonts w:eastAsia="Times New Roman"/>
        </w:rPr>
        <w:t>, there are requirements specified for 5G system on integration of sensing and communication.</w:t>
      </w:r>
    </w:p>
    <w:p w14:paraId="546B389C"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0" w:name="_Toc192164783"/>
      <w:r w:rsidRPr="00103B46">
        <w:rPr>
          <w:rFonts w:ascii="Arial" w:eastAsia="Times New Roman" w:hAnsi="Arial"/>
          <w:sz w:val="28"/>
        </w:rPr>
        <w:t>7.4.6</w:t>
      </w:r>
      <w:r w:rsidRPr="00103B46">
        <w:rPr>
          <w:rFonts w:ascii="Arial" w:eastAsia="Times New Roman" w:hAnsi="Arial"/>
          <w:sz w:val="28"/>
        </w:rPr>
        <w:tab/>
        <w:t>Potential New Requirements needed to support the use case</w:t>
      </w:r>
      <w:bookmarkEnd w:id="120"/>
    </w:p>
    <w:p w14:paraId="30679EBA"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1241082F"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7.4.6-2] The 6G system should support energy-efficient sensing operations.</w:t>
      </w:r>
    </w:p>
    <w:p w14:paraId="63E3B8E8"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7.4.6-3] The 6G system should provide mechanisms to ensure sensing service is able to be provided</w:t>
      </w:r>
      <w:r w:rsidRPr="00103B46">
        <w:rPr>
          <w:rFonts w:hint="eastAsia"/>
          <w:lang w:val="en-US" w:eastAsia="zh-CN"/>
        </w:rPr>
        <w:t xml:space="preserve"> </w:t>
      </w:r>
      <w:r w:rsidRPr="00103B46">
        <w:rPr>
          <w:rFonts w:eastAsia="Times New Roman"/>
        </w:rPr>
        <w:t>with a given sensing system capacity.</w:t>
      </w:r>
    </w:p>
    <w:p w14:paraId="5D19A87A" w14:textId="32398136" w:rsidR="0009108F" w:rsidRDefault="00103B46" w:rsidP="00103B46">
      <w:pPr>
        <w:rPr>
          <w:ins w:id="121" w:author="lishitao1" w:date="2025-04-13T16:43:00Z"/>
          <w:rFonts w:eastAsia="Times New Roman"/>
        </w:rPr>
      </w:pPr>
      <w:r w:rsidRPr="00103B46">
        <w:rPr>
          <w:rFonts w:eastAsia="Times New Roman"/>
        </w:rPr>
        <w:t>NOTE:</w:t>
      </w:r>
      <w:r w:rsidRPr="00103B46">
        <w:rPr>
          <w:rFonts w:eastAsia="Times New Roman"/>
        </w:rPr>
        <w:tab/>
        <w:t>The term 'sensing system capacity' is the maximum number of targets that can be detected per unit area given sensing QoS requirements per target, which include localization accuracy and sensing service latency [</w:t>
      </w:r>
      <w:r w:rsidRPr="00103B46">
        <w:rPr>
          <w:rFonts w:hint="eastAsia"/>
          <w:lang w:val="en-US" w:eastAsia="zh-CN"/>
        </w:rPr>
        <w:t>11</w:t>
      </w:r>
      <w:r w:rsidRPr="00103B46">
        <w:rPr>
          <w:rFonts w:eastAsia="Times New Roman"/>
        </w:rPr>
        <w:t>].</w:t>
      </w:r>
    </w:p>
    <w:p w14:paraId="3FBF8645" w14:textId="61A28B08" w:rsidR="00F445FB" w:rsidDel="009D49D0" w:rsidRDefault="00F445FB" w:rsidP="00F445FB">
      <w:pPr>
        <w:rPr>
          <w:ins w:id="122" w:author="emre arslan" w:date="2025-05-06T08:54:00Z"/>
          <w:del w:id="123" w:author="Lishitao" w:date="2025-05-07T11:34:00Z"/>
        </w:rPr>
      </w:pPr>
    </w:p>
    <w:p w14:paraId="19CECF3A" w14:textId="794946F5" w:rsidR="00DC14BE" w:rsidRDefault="00DC14BE" w:rsidP="00F445FB">
      <w:pPr>
        <w:rPr>
          <w:ins w:id="124" w:author="emre arslan" w:date="2025-05-06T11:02:00Z"/>
          <w:rFonts w:eastAsia="DengXian"/>
          <w:color w:val="0D0D0D"/>
          <w:lang w:val="tr"/>
        </w:rPr>
      </w:pPr>
      <w:ins w:id="125" w:author="emre arslan" w:date="2025-05-06T08:54:00Z">
        <w:r>
          <w:rPr>
            <w:rFonts w:eastAsia="DengXian"/>
            <w:color w:val="0D0D0D"/>
            <w:lang w:val="tr"/>
          </w:rPr>
          <w:t>[</w:t>
        </w:r>
        <w:r w:rsidRPr="00D82809">
          <w:rPr>
            <w:rFonts w:eastAsia="DengXian"/>
            <w:color w:val="0D0D0D"/>
            <w:lang w:val="tr"/>
          </w:rPr>
          <w:t>PR 7.4.6-5</w:t>
        </w:r>
        <w:r>
          <w:rPr>
            <w:rFonts w:eastAsia="DengXian"/>
            <w:color w:val="0D0D0D"/>
            <w:lang w:val="tr"/>
          </w:rPr>
          <w:t>]</w:t>
        </w:r>
      </w:ins>
      <w:r w:rsidR="002678A7">
        <w:rPr>
          <w:rFonts w:eastAsia="DengXian"/>
          <w:color w:val="0D0D0D"/>
          <w:lang w:val="tr"/>
        </w:rPr>
        <w:t xml:space="preserve"> </w:t>
      </w:r>
      <w:ins w:id="126" w:author="emre arslan" w:date="2025-05-06T08:54:00Z">
        <w:r w:rsidRPr="00D82809">
          <w:rPr>
            <w:rFonts w:eastAsia="DengXian"/>
            <w:color w:val="0D0D0D"/>
            <w:lang w:val="tr"/>
          </w:rPr>
          <w:t>Subject to operator policy and regulation, the system shall support end-to-end protection for sensing data delivered outside the operator domain.</w:t>
        </w:r>
      </w:ins>
    </w:p>
    <w:p w14:paraId="7B2F1E88" w14:textId="77777777" w:rsidR="002A4459" w:rsidRDefault="002A4459" w:rsidP="002A4459">
      <w:pPr>
        <w:rPr>
          <w:ins w:id="127" w:author="emre arslan" w:date="2025-05-06T11:02:00Z"/>
          <w:rFonts w:eastAsia="DengXian"/>
          <w:color w:val="0D0D0D"/>
        </w:rPr>
      </w:pPr>
      <w:ins w:id="128" w:author="emre arslan" w:date="2025-05-06T11:02:00Z">
        <w:r>
          <w:t xml:space="preserve">[PR 7.4.6.x] </w:t>
        </w:r>
        <w:r w:rsidRPr="005764C6">
          <w:t>The 6G system should provide transparent participation mechanisms that allow UE</w:t>
        </w:r>
        <w:r>
          <w:t xml:space="preserve">s </w:t>
        </w:r>
        <w:r w:rsidRPr="005764C6">
          <w:t>to explicitly consent to the use of their devices for sensing operations and provide clear options to limit the scope, duration and type of sensing data collected</w:t>
        </w:r>
        <w:r>
          <w:t>.</w:t>
        </w:r>
      </w:ins>
    </w:p>
    <w:p w14:paraId="6AE5F0B0" w14:textId="77777777" w:rsidR="00080512" w:rsidRPr="0009108F" w:rsidRDefault="00080512" w:rsidP="006F23F4">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14E9" w14:textId="77777777" w:rsidR="00071A2C" w:rsidRDefault="00071A2C">
      <w:r>
        <w:separator/>
      </w:r>
    </w:p>
  </w:endnote>
  <w:endnote w:type="continuationSeparator" w:id="0">
    <w:p w14:paraId="00A92548" w14:textId="77777777" w:rsidR="00071A2C" w:rsidRDefault="0007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223A8" w:rsidRDefault="001223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915D" w14:textId="77777777" w:rsidR="00071A2C" w:rsidRDefault="00071A2C">
      <w:r>
        <w:separator/>
      </w:r>
    </w:p>
  </w:footnote>
  <w:footnote w:type="continuationSeparator" w:id="0">
    <w:p w14:paraId="6F37A49F" w14:textId="77777777" w:rsidR="00071A2C" w:rsidRDefault="00071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90E0C"/>
    <w:multiLevelType w:val="hybridMultilevel"/>
    <w:tmpl w:val="D52217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1573AC"/>
    <w:multiLevelType w:val="hybridMultilevel"/>
    <w:tmpl w:val="C980CB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800F3C"/>
    <w:multiLevelType w:val="hybridMultilevel"/>
    <w:tmpl w:val="4642B2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HMET BASARAN">
    <w15:presenceInfo w15:providerId="None" w15:userId="MEHMET BASARAN"/>
  </w15:person>
  <w15:person w15:author="emre arslan">
    <w15:presenceInfo w15:providerId="Windows Live" w15:userId="4b40ccadf453a086"/>
  </w15:person>
  <w15:person w15:author="ZFY">
    <w15:presenceInfo w15:providerId="None" w15:userId="ZFY"/>
  </w15:person>
  <w15:person w15:author="lishitao1">
    <w15:presenceInfo w15:providerId="None" w15:userId="lishitao1"/>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196"/>
    <w:rsid w:val="00015716"/>
    <w:rsid w:val="00016082"/>
    <w:rsid w:val="00033397"/>
    <w:rsid w:val="00040095"/>
    <w:rsid w:val="00051673"/>
    <w:rsid w:val="00051834"/>
    <w:rsid w:val="00054A22"/>
    <w:rsid w:val="00061EC9"/>
    <w:rsid w:val="00062023"/>
    <w:rsid w:val="000655A6"/>
    <w:rsid w:val="00071A2C"/>
    <w:rsid w:val="00080512"/>
    <w:rsid w:val="0009108F"/>
    <w:rsid w:val="000B159E"/>
    <w:rsid w:val="000B488C"/>
    <w:rsid w:val="000B69F3"/>
    <w:rsid w:val="000B7E37"/>
    <w:rsid w:val="000C47C3"/>
    <w:rsid w:val="000D58AB"/>
    <w:rsid w:val="00103B46"/>
    <w:rsid w:val="00107C4A"/>
    <w:rsid w:val="00117574"/>
    <w:rsid w:val="001223A8"/>
    <w:rsid w:val="00133525"/>
    <w:rsid w:val="00161BCF"/>
    <w:rsid w:val="001A4C42"/>
    <w:rsid w:val="001A7420"/>
    <w:rsid w:val="001B6637"/>
    <w:rsid w:val="001C21C3"/>
    <w:rsid w:val="001D02C2"/>
    <w:rsid w:val="001F0C1D"/>
    <w:rsid w:val="001F1132"/>
    <w:rsid w:val="001F168B"/>
    <w:rsid w:val="00224099"/>
    <w:rsid w:val="002347A2"/>
    <w:rsid w:val="002675F0"/>
    <w:rsid w:val="002678A7"/>
    <w:rsid w:val="002758D0"/>
    <w:rsid w:val="002760EE"/>
    <w:rsid w:val="00294366"/>
    <w:rsid w:val="00297A3D"/>
    <w:rsid w:val="002A055A"/>
    <w:rsid w:val="002A4459"/>
    <w:rsid w:val="002B6339"/>
    <w:rsid w:val="002E00EE"/>
    <w:rsid w:val="00311767"/>
    <w:rsid w:val="00313293"/>
    <w:rsid w:val="003172DC"/>
    <w:rsid w:val="003251F4"/>
    <w:rsid w:val="00335453"/>
    <w:rsid w:val="0035462D"/>
    <w:rsid w:val="0035545E"/>
    <w:rsid w:val="00356555"/>
    <w:rsid w:val="003765B8"/>
    <w:rsid w:val="00387622"/>
    <w:rsid w:val="003B27E1"/>
    <w:rsid w:val="003C1E0C"/>
    <w:rsid w:val="003C2F18"/>
    <w:rsid w:val="003C3971"/>
    <w:rsid w:val="003E0A8C"/>
    <w:rsid w:val="00423334"/>
    <w:rsid w:val="004345EC"/>
    <w:rsid w:val="004368E2"/>
    <w:rsid w:val="00437FD8"/>
    <w:rsid w:val="00465515"/>
    <w:rsid w:val="00493B53"/>
    <w:rsid w:val="0049751D"/>
    <w:rsid w:val="004A62B3"/>
    <w:rsid w:val="004C159C"/>
    <w:rsid w:val="004C30AC"/>
    <w:rsid w:val="004D3578"/>
    <w:rsid w:val="004E213A"/>
    <w:rsid w:val="004F0988"/>
    <w:rsid w:val="004F3216"/>
    <w:rsid w:val="004F3340"/>
    <w:rsid w:val="004F7804"/>
    <w:rsid w:val="00515651"/>
    <w:rsid w:val="00530BE4"/>
    <w:rsid w:val="00531828"/>
    <w:rsid w:val="0053388B"/>
    <w:rsid w:val="00535773"/>
    <w:rsid w:val="00543E6C"/>
    <w:rsid w:val="00554014"/>
    <w:rsid w:val="00565087"/>
    <w:rsid w:val="00597B11"/>
    <w:rsid w:val="005C4276"/>
    <w:rsid w:val="005D2E01"/>
    <w:rsid w:val="005D429D"/>
    <w:rsid w:val="005D54E6"/>
    <w:rsid w:val="005D7526"/>
    <w:rsid w:val="005E4BB2"/>
    <w:rsid w:val="005F1B4E"/>
    <w:rsid w:val="005F23E7"/>
    <w:rsid w:val="005F788A"/>
    <w:rsid w:val="00602AEA"/>
    <w:rsid w:val="00607C28"/>
    <w:rsid w:val="00614FDF"/>
    <w:rsid w:val="00621718"/>
    <w:rsid w:val="00633517"/>
    <w:rsid w:val="0063543D"/>
    <w:rsid w:val="00647114"/>
    <w:rsid w:val="00662B9F"/>
    <w:rsid w:val="00687DC4"/>
    <w:rsid w:val="006912E9"/>
    <w:rsid w:val="006958E7"/>
    <w:rsid w:val="006A323F"/>
    <w:rsid w:val="006B30D0"/>
    <w:rsid w:val="006C3D95"/>
    <w:rsid w:val="006D4D38"/>
    <w:rsid w:val="006E0FBD"/>
    <w:rsid w:val="006E129A"/>
    <w:rsid w:val="006E5C86"/>
    <w:rsid w:val="006F23F4"/>
    <w:rsid w:val="006F2A36"/>
    <w:rsid w:val="00701116"/>
    <w:rsid w:val="0070464F"/>
    <w:rsid w:val="007111BE"/>
    <w:rsid w:val="0071174C"/>
    <w:rsid w:val="00713C44"/>
    <w:rsid w:val="00734A5B"/>
    <w:rsid w:val="0074026F"/>
    <w:rsid w:val="007429F6"/>
    <w:rsid w:val="00744E76"/>
    <w:rsid w:val="007467D7"/>
    <w:rsid w:val="00765EA3"/>
    <w:rsid w:val="007709DD"/>
    <w:rsid w:val="00774DA4"/>
    <w:rsid w:val="00781F0F"/>
    <w:rsid w:val="0078610B"/>
    <w:rsid w:val="007A6C4E"/>
    <w:rsid w:val="007B600E"/>
    <w:rsid w:val="007F0F4A"/>
    <w:rsid w:val="007F4FBB"/>
    <w:rsid w:val="008028A4"/>
    <w:rsid w:val="008217A3"/>
    <w:rsid w:val="00830747"/>
    <w:rsid w:val="008359CD"/>
    <w:rsid w:val="00872083"/>
    <w:rsid w:val="008768CA"/>
    <w:rsid w:val="008802F6"/>
    <w:rsid w:val="00881287"/>
    <w:rsid w:val="008C384C"/>
    <w:rsid w:val="008C762E"/>
    <w:rsid w:val="008D05CF"/>
    <w:rsid w:val="008D4BD9"/>
    <w:rsid w:val="008E2D68"/>
    <w:rsid w:val="008E6756"/>
    <w:rsid w:val="008F7D37"/>
    <w:rsid w:val="0090271F"/>
    <w:rsid w:val="00902E23"/>
    <w:rsid w:val="009114D7"/>
    <w:rsid w:val="0091348E"/>
    <w:rsid w:val="00917CCB"/>
    <w:rsid w:val="009309FB"/>
    <w:rsid w:val="0093383D"/>
    <w:rsid w:val="00933FB0"/>
    <w:rsid w:val="00942EC2"/>
    <w:rsid w:val="009633F6"/>
    <w:rsid w:val="009D49D0"/>
    <w:rsid w:val="009D7605"/>
    <w:rsid w:val="009F37B7"/>
    <w:rsid w:val="00A10F02"/>
    <w:rsid w:val="00A164B4"/>
    <w:rsid w:val="00A26956"/>
    <w:rsid w:val="00A27486"/>
    <w:rsid w:val="00A33204"/>
    <w:rsid w:val="00A53724"/>
    <w:rsid w:val="00A56066"/>
    <w:rsid w:val="00A73129"/>
    <w:rsid w:val="00A80DFE"/>
    <w:rsid w:val="00A82346"/>
    <w:rsid w:val="00A92BA1"/>
    <w:rsid w:val="00A95A32"/>
    <w:rsid w:val="00AA11D1"/>
    <w:rsid w:val="00AB4A5D"/>
    <w:rsid w:val="00AC6BC6"/>
    <w:rsid w:val="00AE2F66"/>
    <w:rsid w:val="00AE65E2"/>
    <w:rsid w:val="00AF1460"/>
    <w:rsid w:val="00AF1469"/>
    <w:rsid w:val="00AF5B5B"/>
    <w:rsid w:val="00B104B9"/>
    <w:rsid w:val="00B12BA0"/>
    <w:rsid w:val="00B15449"/>
    <w:rsid w:val="00B22B9A"/>
    <w:rsid w:val="00B93086"/>
    <w:rsid w:val="00BA19ED"/>
    <w:rsid w:val="00BA4B8D"/>
    <w:rsid w:val="00BC0F7D"/>
    <w:rsid w:val="00BD150B"/>
    <w:rsid w:val="00BD7D31"/>
    <w:rsid w:val="00BE3255"/>
    <w:rsid w:val="00BE7BD1"/>
    <w:rsid w:val="00BE7BF9"/>
    <w:rsid w:val="00BF128E"/>
    <w:rsid w:val="00C02730"/>
    <w:rsid w:val="00C02ED5"/>
    <w:rsid w:val="00C074DD"/>
    <w:rsid w:val="00C1496A"/>
    <w:rsid w:val="00C20F57"/>
    <w:rsid w:val="00C33079"/>
    <w:rsid w:val="00C45231"/>
    <w:rsid w:val="00C551FF"/>
    <w:rsid w:val="00C72833"/>
    <w:rsid w:val="00C74A04"/>
    <w:rsid w:val="00C80F1D"/>
    <w:rsid w:val="00C91962"/>
    <w:rsid w:val="00C93F40"/>
    <w:rsid w:val="00CA3D0C"/>
    <w:rsid w:val="00CE5284"/>
    <w:rsid w:val="00D11AB9"/>
    <w:rsid w:val="00D42978"/>
    <w:rsid w:val="00D57972"/>
    <w:rsid w:val="00D675A9"/>
    <w:rsid w:val="00D738D6"/>
    <w:rsid w:val="00D755EB"/>
    <w:rsid w:val="00D76048"/>
    <w:rsid w:val="00D82E6F"/>
    <w:rsid w:val="00D87E00"/>
    <w:rsid w:val="00D9134D"/>
    <w:rsid w:val="00DA7009"/>
    <w:rsid w:val="00DA7A03"/>
    <w:rsid w:val="00DB1818"/>
    <w:rsid w:val="00DC14BE"/>
    <w:rsid w:val="00DC309B"/>
    <w:rsid w:val="00DC3A6E"/>
    <w:rsid w:val="00DC4DA2"/>
    <w:rsid w:val="00DD2554"/>
    <w:rsid w:val="00DD4C17"/>
    <w:rsid w:val="00DD74A5"/>
    <w:rsid w:val="00DE0107"/>
    <w:rsid w:val="00DF2B1F"/>
    <w:rsid w:val="00DF62CD"/>
    <w:rsid w:val="00E16509"/>
    <w:rsid w:val="00E43B31"/>
    <w:rsid w:val="00E44582"/>
    <w:rsid w:val="00E51EB6"/>
    <w:rsid w:val="00E556A6"/>
    <w:rsid w:val="00E77645"/>
    <w:rsid w:val="00EA15B0"/>
    <w:rsid w:val="00EA5EA7"/>
    <w:rsid w:val="00EC4A25"/>
    <w:rsid w:val="00EE4101"/>
    <w:rsid w:val="00EF608C"/>
    <w:rsid w:val="00F000F0"/>
    <w:rsid w:val="00F025A2"/>
    <w:rsid w:val="00F04712"/>
    <w:rsid w:val="00F13360"/>
    <w:rsid w:val="00F22EC7"/>
    <w:rsid w:val="00F325C8"/>
    <w:rsid w:val="00F40B86"/>
    <w:rsid w:val="00F43FF0"/>
    <w:rsid w:val="00F445FB"/>
    <w:rsid w:val="00F611CD"/>
    <w:rsid w:val="00F653B8"/>
    <w:rsid w:val="00F9008D"/>
    <w:rsid w:val="00FA0471"/>
    <w:rsid w:val="00FA1266"/>
    <w:rsid w:val="00FB7669"/>
    <w:rsid w:val="00FC1192"/>
    <w:rsid w:val="00FD1AC9"/>
    <w:rsid w:val="00FE6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qFormat/>
    <w:rsid w:val="00103B46"/>
    <w:pPr>
      <w:overflowPunct w:val="0"/>
      <w:autoSpaceDE w:val="0"/>
      <w:autoSpaceDN w:val="0"/>
      <w:adjustRightInd w:val="0"/>
      <w:textAlignment w:val="baseline"/>
    </w:pPr>
    <w:rPr>
      <w:rFonts w:eastAsia="Times New Roman"/>
    </w:rPr>
  </w:style>
  <w:style w:type="character" w:customStyle="1" w:styleId="CommentTextChar">
    <w:name w:val="Comment Text Char"/>
    <w:basedOn w:val="DefaultParagraphFont"/>
    <w:link w:val="CommentText"/>
    <w:qFormat/>
    <w:rsid w:val="00103B46"/>
    <w:rPr>
      <w:rFonts w:eastAsia="Times New Roman"/>
      <w:lang w:eastAsia="en-US"/>
    </w:rPr>
  </w:style>
  <w:style w:type="character" w:styleId="CommentReference">
    <w:name w:val="annotation reference"/>
    <w:basedOn w:val="DefaultParagraphFont"/>
    <w:qFormat/>
    <w:rsid w:val="00103B46"/>
    <w:rPr>
      <w:sz w:val="16"/>
      <w:szCs w:val="16"/>
    </w:rPr>
  </w:style>
  <w:style w:type="paragraph" w:styleId="ListParagraph">
    <w:name w:val="List Paragraph"/>
    <w:basedOn w:val="Normal"/>
    <w:uiPriority w:val="34"/>
    <w:qFormat/>
    <w:rsid w:val="000B159E"/>
    <w:pPr>
      <w:ind w:firstLineChars="200" w:firstLine="420"/>
    </w:pPr>
  </w:style>
  <w:style w:type="paragraph" w:styleId="CommentSubject">
    <w:name w:val="annotation subject"/>
    <w:basedOn w:val="CommentText"/>
    <w:next w:val="CommentText"/>
    <w:link w:val="CommentSubjectChar"/>
    <w:rsid w:val="00A33204"/>
    <w:pPr>
      <w:overflowPunct/>
      <w:autoSpaceDE/>
      <w:autoSpaceDN/>
      <w:adjustRightInd/>
      <w:textAlignment w:val="auto"/>
    </w:pPr>
    <w:rPr>
      <w:rFonts w:eastAsia="SimSun"/>
      <w:b/>
      <w:bCs/>
    </w:rPr>
  </w:style>
  <w:style w:type="character" w:customStyle="1" w:styleId="CommentSubjectChar">
    <w:name w:val="Comment Subject Char"/>
    <w:basedOn w:val="CommentTextChar"/>
    <w:link w:val="CommentSubject"/>
    <w:rsid w:val="00A33204"/>
    <w:rPr>
      <w:rFonts w:eastAsia="Times New Roman"/>
      <w:b/>
      <w:bCs/>
      <w:lang w:eastAsia="en-US"/>
    </w:rPr>
  </w:style>
  <w:style w:type="paragraph" w:styleId="Revision">
    <w:name w:val="Revision"/>
    <w:hidden/>
    <w:uiPriority w:val="99"/>
    <w:semiHidden/>
    <w:rsid w:val="00E51EB6"/>
    <w:rPr>
      <w:lang w:eastAsia="en-US"/>
    </w:rPr>
  </w:style>
  <w:style w:type="paragraph" w:styleId="NormalWeb">
    <w:name w:val="Normal (Web)"/>
    <w:basedOn w:val="Normal"/>
    <w:uiPriority w:val="99"/>
    <w:unhideWhenUsed/>
    <w:rsid w:val="00E556A6"/>
    <w:pPr>
      <w:spacing w:before="100" w:beforeAutospacing="1" w:after="100" w:afterAutospacing="1"/>
    </w:pPr>
    <w:rPr>
      <w:rFonts w:eastAsia="Times New Roman"/>
      <w:sz w:val="24"/>
      <w:szCs w:val="24"/>
      <w:lang w:val="tr-TR" w:eastAsia="tr-TR"/>
    </w:rPr>
  </w:style>
  <w:style w:type="character" w:styleId="UnresolvedMention">
    <w:name w:val="Unresolved Mention"/>
    <w:basedOn w:val="DefaultParagraphFont"/>
    <w:uiPriority w:val="99"/>
    <w:semiHidden/>
    <w:unhideWhenUsed/>
    <w:rsid w:val="00311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3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ehmet.basaran@turkcell.com.tr"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25e48557-584c-46ba-ae6f-be7593b0043a</TitusGUID>
  <TitusMetadata xmlns="">eyJucyI6IlR1cmtjZWxsIiwicHJvcHMiOlt7Im4iOiJUVVJLQ0VMTENMQVNTSUZJQ0FUSU9OIiwidmFscyI6W3sidmFsdWUiOiJUVVJLQ0VMTCBHRU5FTCJ9XX0seyJuIjoiS1ZLSyIsInZhbHMiOlt7InZhbHVlIjoia3YxY2VybWUyIn1dfV19</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97D1-BFCF-4A1B-A934-EC273BADD403}">
  <ds:schemaRefs>
    <ds:schemaRef ds:uri="http://schemas.titus.com/TitusProperties/"/>
    <ds:schemaRef ds:uri=""/>
  </ds:schemaRefs>
</ds:datastoreItem>
</file>

<file path=customXml/itemProps2.xml><?xml version="1.0" encoding="utf-8"?>
<ds:datastoreItem xmlns:ds="http://schemas.openxmlformats.org/officeDocument/2006/customXml" ds:itemID="{A3D88C0A-3840-4FC3-BB1A-C49AD202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2698</Words>
  <Characters>15384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Lishitao</dc:creator>
  <cp:keywords>TURKCELL GENEL</cp:keywords>
  <cp:lastModifiedBy>MEHMET BASARAN</cp:lastModifiedBy>
  <cp:revision>2</cp:revision>
  <cp:lastPrinted>2019-02-25T14:05:00Z</cp:lastPrinted>
  <dcterms:created xsi:type="dcterms:W3CDTF">2025-05-09T09:23:00Z</dcterms:created>
  <dcterms:modified xsi:type="dcterms:W3CDTF">2025-05-09T09:23:00Z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25e48557-584c-46ba-ae6f-be7593b0043a</vt:lpwstr>
  </property>
  <property fmtid="{D5CDD505-2E9C-101B-9397-08002B2CF9AE}" pid="3" name="TURKCELLCLASSIFICATION">
    <vt:lpwstr>TURKCELL GENEL</vt:lpwstr>
  </property>
  <property fmtid="{D5CDD505-2E9C-101B-9397-08002B2CF9AE}" pid="4" name="KVKK">
    <vt:lpwstr>kv1cerme2</vt:lpwstr>
  </property>
</Properties>
</file>